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CA9B4" w14:textId="77777777" w:rsidR="00E067F3" w:rsidRPr="000F093D" w:rsidRDefault="00E067F3" w:rsidP="000F093D">
      <w:pPr>
        <w:widowControl/>
        <w:spacing w:line="360" w:lineRule="auto"/>
        <w:jc w:val="both"/>
        <w:rPr>
          <w:rFonts w:ascii="Helvetica" w:eastAsia="MS Mincho" w:hAnsi="Helvetica" w:cs="Arial"/>
          <w:b/>
          <w:i/>
          <w:color w:val="002060"/>
          <w:sz w:val="28"/>
          <w:szCs w:val="28"/>
        </w:rPr>
      </w:pPr>
      <w:r w:rsidRPr="000F093D">
        <w:rPr>
          <w:rFonts w:ascii="Helvetica" w:eastAsia="MS Mincho" w:hAnsi="Helvetica" w:cs="Arial"/>
          <w:b/>
          <w:i/>
          <w:color w:val="002060"/>
          <w:sz w:val="28"/>
          <w:szCs w:val="28"/>
        </w:rPr>
        <w:t>ÍNDEX  -  ET Equips Elèctrics</w:t>
      </w:r>
      <w:r w:rsidR="009C0C48" w:rsidRPr="000F093D">
        <w:rPr>
          <w:rFonts w:ascii="Helvetica" w:eastAsia="MS Mincho" w:hAnsi="Helvetica" w:cs="Arial"/>
          <w:b/>
          <w:i/>
          <w:color w:val="002060"/>
          <w:sz w:val="28"/>
          <w:szCs w:val="28"/>
        </w:rPr>
        <w:t xml:space="preserve"> de</w:t>
      </w:r>
      <w:r w:rsidRPr="000F093D">
        <w:rPr>
          <w:rFonts w:ascii="Helvetica" w:eastAsia="MS Mincho" w:hAnsi="Helvetica" w:cs="Arial"/>
          <w:b/>
          <w:i/>
          <w:color w:val="002060"/>
          <w:sz w:val="28"/>
          <w:szCs w:val="28"/>
        </w:rPr>
        <w:t xml:space="preserve"> Baixa Tensió</w:t>
      </w:r>
    </w:p>
    <w:p w14:paraId="68B731C9" w14:textId="77777777" w:rsidR="00E067F3" w:rsidRPr="000F093D" w:rsidRDefault="00E067F3" w:rsidP="000F093D">
      <w:pPr>
        <w:widowControl/>
        <w:jc w:val="both"/>
        <w:rPr>
          <w:rFonts w:ascii="Helvetica" w:eastAsia="MS Mincho" w:hAnsi="Helvetica" w:cs="Arial"/>
        </w:rPr>
      </w:pPr>
    </w:p>
    <w:p w14:paraId="4E74EBF5" w14:textId="13F22454" w:rsidR="00813B2D" w:rsidRDefault="000F093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62261946" w:history="1">
        <w:r w:rsidR="00813B2D" w:rsidRPr="00A07781">
          <w:rPr>
            <w:rStyle w:val="Hipervnculo"/>
            <w:rFonts w:cs="Arial"/>
            <w:noProof/>
          </w:rPr>
          <w:t>ACCESSORIS D’INSTAL·LACIÓ</w:t>
        </w:r>
        <w:r w:rsidR="00813B2D">
          <w:rPr>
            <w:noProof/>
            <w:webHidden/>
          </w:rPr>
          <w:tab/>
        </w:r>
        <w:r w:rsidR="00813B2D">
          <w:rPr>
            <w:noProof/>
            <w:webHidden/>
          </w:rPr>
          <w:fldChar w:fldCharType="begin"/>
        </w:r>
        <w:r w:rsidR="00813B2D">
          <w:rPr>
            <w:noProof/>
            <w:webHidden/>
          </w:rPr>
          <w:instrText xml:space="preserve"> PAGEREF _Toc162261946 \h </w:instrText>
        </w:r>
        <w:r w:rsidR="00813B2D">
          <w:rPr>
            <w:noProof/>
            <w:webHidden/>
          </w:rPr>
        </w:r>
        <w:r w:rsidR="00813B2D">
          <w:rPr>
            <w:noProof/>
            <w:webHidden/>
          </w:rPr>
          <w:fldChar w:fldCharType="separate"/>
        </w:r>
        <w:r w:rsidR="00813B2D">
          <w:rPr>
            <w:noProof/>
            <w:webHidden/>
          </w:rPr>
          <w:t>4</w:t>
        </w:r>
        <w:r w:rsidR="00813B2D">
          <w:rPr>
            <w:noProof/>
            <w:webHidden/>
          </w:rPr>
          <w:fldChar w:fldCharType="end"/>
        </w:r>
      </w:hyperlink>
    </w:p>
    <w:p w14:paraId="768CF5C2" w14:textId="77B85604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47" w:history="1">
        <w:r w:rsidRPr="00A07781">
          <w:rPr>
            <w:rStyle w:val="Hipervnculo"/>
            <w:rFonts w:cs="Arial"/>
            <w:noProof/>
          </w:rPr>
          <w:t>OBO BETTERMANN // GEWISS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BD18ED" w14:textId="69C92E28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48" w:history="1">
        <w:r w:rsidRPr="00A07781">
          <w:rPr>
            <w:rStyle w:val="Hipervnculo"/>
            <w:rFonts w:cs="Arial"/>
            <w:noProof/>
          </w:rPr>
          <w:t>ANELL TERRES INTERIOR EDIFICIS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7202E8" w14:textId="580DA375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49" w:history="1">
        <w:r w:rsidRPr="00A07781">
          <w:rPr>
            <w:rStyle w:val="Hipervnculo"/>
            <w:rFonts w:cs="Arial"/>
            <w:noProof/>
          </w:rPr>
          <w:t>APLIC LED EXTERIOR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E64AB6" w14:textId="7EF614D7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50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CCE615" w14:textId="2BA92E3C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51" w:history="1">
        <w:r w:rsidRPr="00A07781">
          <w:rPr>
            <w:rStyle w:val="Hipervnculo"/>
            <w:rFonts w:cs="Arial"/>
            <w:noProof/>
          </w:rPr>
          <w:t>ARMARI ELÈCTRIC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A395C9" w14:textId="01088D3B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52" w:history="1">
        <w:r w:rsidRPr="00A07781">
          <w:rPr>
            <w:rStyle w:val="Hipervnculo"/>
            <w:rFonts w:cs="Arial"/>
            <w:noProof/>
          </w:rPr>
          <w:t>ARMARI ENLLUMENAT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FB617E8" w14:textId="3DA5601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53" w:history="1">
        <w:r w:rsidRPr="00A07781">
          <w:rPr>
            <w:rStyle w:val="Hipervnculo"/>
            <w:rFonts w:cs="Arial"/>
            <w:noProof/>
          </w:rPr>
          <w:t>ARRENCADOR ESTÀTIC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7C021F6" w14:textId="70ADD0EF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54" w:history="1">
        <w:r w:rsidRPr="00A07781">
          <w:rPr>
            <w:rStyle w:val="Hipervnculo"/>
            <w:rFonts w:cs="Arial"/>
            <w:noProof/>
          </w:rPr>
          <w:t>ROCKWELL AUTOMATION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0E38573" w14:textId="52779AC2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55" w:history="1">
        <w:r w:rsidRPr="00A07781">
          <w:rPr>
            <w:rStyle w:val="Hipervnculo"/>
            <w:rFonts w:cs="Arial"/>
            <w:noProof/>
          </w:rPr>
          <w:t>ARRENCADOR-INVERSOR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38377A0" w14:textId="28D71860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56" w:history="1">
        <w:r w:rsidRPr="00A07781">
          <w:rPr>
            <w:rStyle w:val="Hipervnculo"/>
            <w:rFonts w:cs="Arial"/>
            <w:noProof/>
          </w:rPr>
          <w:t>PHOENIX 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5910FDD" w14:textId="5A706B08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57" w:history="1">
        <w:r w:rsidRPr="00A07781">
          <w:rPr>
            <w:rStyle w:val="Hipervnculo"/>
            <w:rFonts w:cs="Arial"/>
            <w:noProof/>
          </w:rPr>
          <w:t>ARRENCADOR, RALENTITZADOR PROGRESSIUS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91A69D9" w14:textId="04FA013A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58" w:history="1">
        <w:r w:rsidRPr="00A07781">
          <w:rPr>
            <w:rStyle w:val="Hipervnculo"/>
            <w:rFonts w:cs="Arial"/>
            <w:noProof/>
          </w:rPr>
          <w:t>SCHNEIDER ELECTRIC  ATS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55B9E7F" w14:textId="3CBEEC9F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59" w:history="1">
        <w:r w:rsidRPr="00A07781">
          <w:rPr>
            <w:rStyle w:val="Hipervnculo"/>
            <w:rFonts w:cs="Arial"/>
            <w:noProof/>
          </w:rPr>
          <w:t>BÀCUL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6DC40DC" w14:textId="2BD713E1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60" w:history="1">
        <w:r w:rsidRPr="00A07781">
          <w:rPr>
            <w:rStyle w:val="Hipervnculo"/>
            <w:rFonts w:cs="Arial"/>
            <w:noProof/>
          </w:rPr>
          <w:t>BOTONERES A CAMP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AB0FFC8" w14:textId="29BEBF90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61" w:history="1">
        <w:r w:rsidRPr="00A07781">
          <w:rPr>
            <w:rStyle w:val="Hipervnculo"/>
            <w:rFonts w:cs="Arial"/>
            <w:noProof/>
          </w:rPr>
          <w:t>SCHNEIDER ELECTRIC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351568E" w14:textId="7DB18E60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62" w:history="1">
        <w:r w:rsidRPr="00A07781">
          <w:rPr>
            <w:rStyle w:val="Hipervnculo"/>
            <w:rFonts w:cs="Arial"/>
            <w:noProof/>
          </w:rPr>
          <w:t>BRAÇ MURAL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2723039" w14:textId="502A2EDA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63" w:history="1">
        <w:r w:rsidRPr="00A07781">
          <w:rPr>
            <w:rStyle w:val="Hipervnculo"/>
            <w:rFonts w:cs="Arial"/>
            <w:noProof/>
          </w:rPr>
          <w:t>CABLE BT LLIURE HALÒGENS. RZ1-K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1B0BBBE" w14:textId="020E9A17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64" w:history="1">
        <w:r w:rsidRPr="00A07781">
          <w:rPr>
            <w:rStyle w:val="Hipervnculo"/>
            <w:rFonts w:cs="Arial"/>
            <w:noProof/>
          </w:rPr>
          <w:t>GENERAL CABLE // PRYSMIAN // DRAKA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41F5B56" w14:textId="7C467BB5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65" w:history="1">
        <w:r w:rsidRPr="00A07781">
          <w:rPr>
            <w:rStyle w:val="Hipervnculo"/>
            <w:rFonts w:cs="Arial"/>
            <w:noProof/>
          </w:rPr>
          <w:t>CABLE BT. RV-K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1FFE0FC" w14:textId="6892D889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66" w:history="1">
        <w:r w:rsidRPr="00A07781">
          <w:rPr>
            <w:rStyle w:val="Hipervnculo"/>
            <w:rFonts w:cs="Arial"/>
            <w:noProof/>
          </w:rPr>
          <w:t>GENERAL CABLE // PRYSMIAN // DRAKA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0670F38" w14:textId="120749D0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67" w:history="1">
        <w:r w:rsidRPr="00A07781">
          <w:rPr>
            <w:rStyle w:val="Hipervnculo"/>
            <w:rFonts w:cs="Arial"/>
            <w:noProof/>
          </w:rPr>
          <w:t>CABLE ELÈCTRIC DEL SISTEMA DE POTÈNCIA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CBFB1DB" w14:textId="0F0B90DD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68" w:history="1">
        <w:r w:rsidRPr="00A07781">
          <w:rPr>
            <w:rStyle w:val="Hipervnculo"/>
            <w:rFonts w:cs="Arial"/>
            <w:noProof/>
          </w:rPr>
          <w:t>GENERAL CABLE // PRYSMIAN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1170896" w14:textId="72CCBB6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69" w:history="1">
        <w:r w:rsidRPr="00A07781">
          <w:rPr>
            <w:rStyle w:val="Hipervnculo"/>
            <w:rFonts w:cs="Arial"/>
            <w:noProof/>
          </w:rPr>
          <w:t>CABLEJAT AMPLIABLE FLOTANT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BB116DE" w14:textId="4DB800F7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70" w:history="1">
        <w:r w:rsidRPr="00A07781">
          <w:rPr>
            <w:rStyle w:val="Hipervnculo"/>
            <w:rFonts w:cs="Arial"/>
            <w:noProof/>
          </w:rPr>
          <w:t>UNEX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3C71B37" w14:textId="3174302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71" w:history="1">
        <w:r w:rsidRPr="00A07781">
          <w:rPr>
            <w:rStyle w:val="Hipervnculo"/>
            <w:rFonts w:cs="Arial"/>
            <w:noProof/>
          </w:rPr>
          <w:t>CABLEJAT SUPERFÍCIE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86BDB48" w14:textId="38DF5DCB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72" w:history="1">
        <w:r w:rsidRPr="00A07781">
          <w:rPr>
            <w:rStyle w:val="Hipervnculo"/>
            <w:rFonts w:cs="Arial"/>
            <w:noProof/>
          </w:rPr>
          <w:t>UNEX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CC82BE1" w14:textId="65E629E9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73" w:history="1">
        <w:r w:rsidRPr="00A07781">
          <w:rPr>
            <w:rStyle w:val="Hipervnculo"/>
            <w:rFonts w:cs="Arial"/>
            <w:noProof/>
          </w:rPr>
          <w:t>CABLES APANTALLATS LLIURE HALÒGENS. RZ1C4Z1-K/RC4Z1-K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6481E98" w14:textId="6B616D7A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74" w:history="1">
        <w:r w:rsidRPr="00A07781">
          <w:rPr>
            <w:rStyle w:val="Hipervnculo"/>
            <w:rFonts w:cs="Arial"/>
            <w:noProof/>
          </w:rPr>
          <w:t>GENERAL CABLE // PRYSMIAN // DRAKA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7CA8E79" w14:textId="61944314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75" w:history="1">
        <w:r w:rsidRPr="00A07781">
          <w:rPr>
            <w:rStyle w:val="Hipervnculo"/>
            <w:rFonts w:cs="Arial"/>
            <w:noProof/>
          </w:rPr>
          <w:t>CABLES APANTALLATS. VC4V-K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0C8AF52" w14:textId="39FE5AAB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76" w:history="1">
        <w:r w:rsidRPr="00A07781">
          <w:rPr>
            <w:rStyle w:val="Hipervnculo"/>
            <w:rFonts w:cs="Arial"/>
            <w:noProof/>
          </w:rPr>
          <w:t>GENERAL CABLE // PRYSMIAN // DRAKA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DFA9DE7" w14:textId="7F861204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77" w:history="1">
        <w:r w:rsidRPr="00A07781">
          <w:rPr>
            <w:rStyle w:val="Hipervnculo"/>
            <w:rFonts w:cs="Arial"/>
            <w:noProof/>
          </w:rPr>
          <w:t>CABLES BT LLIURE HALÒGENS. ES05Z1-K/ES07Z1-K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2887AD7" w14:textId="7B08DD28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78" w:history="1">
        <w:r w:rsidRPr="00A07781">
          <w:rPr>
            <w:rStyle w:val="Hipervnculo"/>
            <w:rFonts w:cs="Arial"/>
            <w:noProof/>
          </w:rPr>
          <w:t>GENERAL CABLE // PRYSMIAN // DRAKA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8DD4E5E" w14:textId="6C9D0909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79" w:history="1">
        <w:r w:rsidRPr="00A07781">
          <w:rPr>
            <w:rStyle w:val="Hipervnculo"/>
            <w:rFonts w:cs="Arial"/>
            <w:noProof/>
          </w:rPr>
          <w:t>CABLES BT. H05V-K/H07V-K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D1431D6" w14:textId="1B178E29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80" w:history="1">
        <w:r w:rsidRPr="00A07781">
          <w:rPr>
            <w:rStyle w:val="Hipervnculo"/>
            <w:rFonts w:cs="Arial"/>
            <w:noProof/>
          </w:rPr>
          <w:t>GENERAL CABLE // PRYSMIAN // DRAKA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AC88F5F" w14:textId="43A5589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81" w:history="1">
        <w:r w:rsidRPr="00A07781">
          <w:rPr>
            <w:rStyle w:val="Hipervnculo"/>
            <w:rFonts w:cs="Arial"/>
            <w:noProof/>
          </w:rPr>
          <w:t>CABLES MULTIPOLARS BT. VV-K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B3104ED" w14:textId="098B875D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82" w:history="1">
        <w:r w:rsidRPr="00A07781">
          <w:rPr>
            <w:rStyle w:val="Hipervnculo"/>
            <w:rFonts w:cs="Arial"/>
            <w:noProof/>
          </w:rPr>
          <w:t>GENERAL CABLE // PRYSMIAN // DRAKA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296FAFF" w14:textId="5C75D67A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83" w:history="1">
        <w:r w:rsidRPr="00A07781">
          <w:rPr>
            <w:rStyle w:val="Hipervnculo"/>
            <w:rFonts w:cs="Arial"/>
            <w:noProof/>
          </w:rPr>
          <w:t>CAIXA DE DISTRIBUCIÓ D’ALUMINI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527EF11" w14:textId="6EC47D08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84" w:history="1">
        <w:r w:rsidRPr="00A07781">
          <w:rPr>
            <w:rStyle w:val="Hipervnculo"/>
            <w:rFonts w:cs="Arial"/>
            <w:noProof/>
          </w:rPr>
          <w:t>BJC // GRADY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80B1E43" w14:textId="6122C46F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85" w:history="1">
        <w:r w:rsidRPr="00A07781">
          <w:rPr>
            <w:rStyle w:val="Hipervnculo"/>
            <w:rFonts w:cs="Arial"/>
            <w:noProof/>
          </w:rPr>
          <w:t>CAIXA DE DISTRIBUCIÓ PVC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0D94EE4C" w14:textId="25EA9FD7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86" w:history="1">
        <w:r w:rsidRPr="00A07781">
          <w:rPr>
            <w:rStyle w:val="Hipervnculo"/>
            <w:rFonts w:cs="Arial"/>
            <w:noProof/>
          </w:rPr>
          <w:t>LEGRAND o similar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5869A0D" w14:textId="4CB97FE4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87" w:history="1">
        <w:r w:rsidRPr="00A07781">
          <w:rPr>
            <w:rStyle w:val="Hipervnculo"/>
            <w:rFonts w:cs="Arial"/>
            <w:noProof/>
          </w:rPr>
          <w:t>CAIXA FUSIBLES ENLLUMENAT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7D0A04B" w14:textId="07D6B5CF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88" w:history="1">
        <w:r w:rsidRPr="00A07781">
          <w:rPr>
            <w:rStyle w:val="Hipervnculo"/>
            <w:rFonts w:cs="Arial"/>
            <w:noProof/>
          </w:rPr>
          <w:t>SERTSEM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59A2203B" w14:textId="167A5106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89" w:history="1">
        <w:r w:rsidRPr="00A07781">
          <w:rPr>
            <w:rStyle w:val="Hipervnculo"/>
            <w:rFonts w:cs="Arial"/>
            <w:noProof/>
          </w:rPr>
          <w:t>CAMPANA LED ENLLUMENAT INTERIOR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BBB601C" w14:textId="07D83D61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90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E62E27F" w14:textId="5BFA3FEA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91" w:history="1">
        <w:r w:rsidRPr="00A07781">
          <w:rPr>
            <w:rStyle w:val="Hipervnculo"/>
            <w:noProof/>
          </w:rPr>
          <w:t>CARREGADOR MONOFÀSIC VINCULAT 7kW tipus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297F12F" w14:textId="7CA6B501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92" w:history="1">
        <w:r w:rsidRPr="00A07781">
          <w:rPr>
            <w:rStyle w:val="Hipervnculo"/>
            <w:rFonts w:cs="Arial"/>
            <w:noProof/>
          </w:rPr>
          <w:t>CIRCUTOR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A0C8A1E" w14:textId="280B286C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93" w:history="1">
        <w:r w:rsidRPr="00A07781">
          <w:rPr>
            <w:rStyle w:val="Hipervnculo"/>
            <w:rFonts w:cs="Arial"/>
            <w:noProof/>
          </w:rPr>
          <w:t>CARREGADOR RÀPID DC VEHICLE ELÈCTRIC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E1B65E8" w14:textId="7E02DB40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94" w:history="1">
        <w:r w:rsidRPr="00A07781">
          <w:rPr>
            <w:rStyle w:val="Hipervnculo"/>
            <w:rFonts w:cs="Arial"/>
            <w:noProof/>
          </w:rPr>
          <w:t>CIRCUTOR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C215A49" w14:textId="325371FE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95" w:history="1">
        <w:r w:rsidRPr="00A07781">
          <w:rPr>
            <w:rStyle w:val="Hipervnculo"/>
            <w:rFonts w:cs="Arial"/>
            <w:noProof/>
          </w:rPr>
          <w:t>CARREGADOR SEMI-RÀPID DC VEHICLE ELÈCTRIC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69176A9" w14:textId="716CF018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96" w:history="1">
        <w:r w:rsidRPr="00A07781">
          <w:rPr>
            <w:rStyle w:val="Hipervnculo"/>
            <w:rFonts w:cs="Arial"/>
            <w:noProof/>
          </w:rPr>
          <w:t>CIRCUTOR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758230EB" w14:textId="21949D4F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97" w:history="1">
        <w:r w:rsidRPr="00A07781">
          <w:rPr>
            <w:rStyle w:val="Hipervnculo"/>
            <w:rFonts w:cs="Arial"/>
            <w:noProof/>
          </w:rPr>
          <w:t>CARREGADOR TRIFASIC AC 32A 22 kW toma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1E9BAD6C" w14:textId="28D958D6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1998" w:history="1">
        <w:r w:rsidRPr="00A07781">
          <w:rPr>
            <w:rStyle w:val="Hipervnculo"/>
            <w:rFonts w:cs="Arial"/>
            <w:noProof/>
          </w:rPr>
          <w:t>CIRCUTOR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5558BA10" w14:textId="51C16FEF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1999" w:history="1">
        <w:r w:rsidRPr="00A07781">
          <w:rPr>
            <w:rStyle w:val="Hipervnculo"/>
            <w:rFonts w:cs="Arial"/>
            <w:noProof/>
          </w:rPr>
          <w:t>CENTRE CONTROL DE MOTORS (CCM)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_Toc162261999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47E6C9A2" w14:textId="313AA6B3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00" w:history="1">
        <w:r w:rsidRPr="00A07781">
          <w:rPr>
            <w:rStyle w:val="Hipervnculo"/>
            <w:rFonts w:cs="Arial"/>
            <w:noProof/>
          </w:rPr>
          <w:t>CINTA AMB LEDS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BD2332D" w14:textId="26E5A8DA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01" w:history="1">
        <w:r w:rsidRPr="00A07781">
          <w:rPr>
            <w:rStyle w:val="Hipervnculo"/>
            <w:rFonts w:cs="Arial"/>
            <w:noProof/>
          </w:rPr>
          <w:t>CONDENSADORS DE BAIXA TENSIÓ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4A0231B2" w14:textId="0DBB0540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02" w:history="1">
        <w:r w:rsidRPr="00A07781">
          <w:rPr>
            <w:rStyle w:val="Hipervnculo"/>
            <w:rFonts w:cs="Arial"/>
            <w:noProof/>
          </w:rPr>
          <w:t>LIFASA INTERNACIONAL CAPACITORS, S.A.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1394651" w14:textId="3E518B6F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03" w:history="1">
        <w:r w:rsidRPr="00A07781">
          <w:rPr>
            <w:rStyle w:val="Hipervnculo"/>
            <w:rFonts w:cs="Arial"/>
            <w:noProof/>
          </w:rPr>
          <w:t>EQUIP AIRE CONDICIONAT INDIVIDUAL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1D4B644D" w14:textId="04216364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04" w:history="1">
        <w:r w:rsidRPr="00A07781">
          <w:rPr>
            <w:rStyle w:val="Hipervnculo"/>
            <w:rFonts w:cs="Arial"/>
            <w:noProof/>
          </w:rPr>
          <w:t>DAIKIN o CARRIER // TOSHIBA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0538D66" w14:textId="1263D83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05" w:history="1">
        <w:r w:rsidRPr="00A07781">
          <w:rPr>
            <w:rStyle w:val="Hipervnculo"/>
            <w:rFonts w:cs="Arial"/>
            <w:noProof/>
          </w:rPr>
          <w:t>EQUIP AIRE CONDICIONAT VOLUM VARIABLE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064816F" w14:textId="1EE3F1DB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06" w:history="1">
        <w:r w:rsidRPr="00A07781">
          <w:rPr>
            <w:rStyle w:val="Hipervnculo"/>
            <w:rFonts w:cs="Arial"/>
            <w:noProof/>
          </w:rPr>
          <w:t>DAIKIN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AC65112" w14:textId="66B012C9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07" w:history="1">
        <w:r w:rsidRPr="00A07781">
          <w:rPr>
            <w:rStyle w:val="Hipervnculo"/>
            <w:rFonts w:cs="Arial"/>
            <w:noProof/>
          </w:rPr>
          <w:t>EQUIP AUTÒNOM D’EMERGÈNCIA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6520FFE5" w14:textId="559131C8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08" w:history="1">
        <w:r w:rsidRPr="00A07781">
          <w:rPr>
            <w:rStyle w:val="Hipervnculo"/>
            <w:rFonts w:cs="Arial"/>
            <w:noProof/>
          </w:rPr>
          <w:t>LEGRAND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3E05E4A9" w14:textId="6A3AD066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09" w:history="1">
        <w:r w:rsidRPr="00A07781">
          <w:rPr>
            <w:rStyle w:val="Hipervnculo"/>
            <w:rFonts w:cs="Arial"/>
            <w:noProof/>
          </w:rPr>
          <w:t>FOCUS LED PER A ENLLUMENAT INTERIOR/EXTERIOR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0321F387" w14:textId="37E31BC9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10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48882423" w14:textId="77467F74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11" w:history="1">
        <w:r w:rsidRPr="00A07781">
          <w:rPr>
            <w:rStyle w:val="Hipervnculo"/>
            <w:rFonts w:cs="Arial"/>
            <w:noProof/>
          </w:rPr>
          <w:t>FOCUS LED PETIT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29DF1EFF" w14:textId="47F05814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12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6FB4E3AB" w14:textId="6DC96B48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13" w:history="1">
        <w:r w:rsidRPr="00A07781">
          <w:rPr>
            <w:rStyle w:val="Hipervnculo"/>
            <w:rFonts w:cs="Arial"/>
            <w:noProof/>
          </w:rPr>
          <w:t>FOCUS VIAL LED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98EF875" w14:textId="22516AE5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14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4CDE522E" w14:textId="450A985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15" w:history="1">
        <w:r w:rsidRPr="00A07781">
          <w:rPr>
            <w:rStyle w:val="Hipervnculo"/>
            <w:rFonts w:cs="Arial"/>
            <w:noProof/>
          </w:rPr>
          <w:t>INSTAL·LACIÓ DE PARALLAMPS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80398F7" w14:textId="0E14978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16" w:history="1">
        <w:r w:rsidRPr="00A07781">
          <w:rPr>
            <w:rStyle w:val="Hipervnculo"/>
            <w:rFonts w:cs="Arial"/>
            <w:noProof/>
          </w:rPr>
          <w:t>MANGUERA MULTICABLE APANTALLADA. VHOV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0D0FDE93" w14:textId="59DCBE9D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17" w:history="1">
        <w:r w:rsidRPr="00A07781">
          <w:rPr>
            <w:rStyle w:val="Hipervnculo"/>
            <w:rFonts w:cs="Arial"/>
            <w:noProof/>
          </w:rPr>
          <w:t>GENERAL CABLE, DRAKA, CONTECSA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34DA72A3" w14:textId="3E1479A7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18" w:history="1">
        <w:r w:rsidRPr="00A07781">
          <w:rPr>
            <w:rStyle w:val="Hipervnculo"/>
            <w:rFonts w:cs="Arial"/>
            <w:noProof/>
          </w:rPr>
          <w:t>MANGUERA MULTICABLE APANTALLADA. Z1HOZ1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B6CAAC3" w14:textId="0C96975A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19" w:history="1">
        <w:r w:rsidRPr="00A07781">
          <w:rPr>
            <w:rStyle w:val="Hipervnculo"/>
            <w:rFonts w:cs="Arial"/>
            <w:noProof/>
          </w:rPr>
          <w:t>GENERAL CABLE, DRAKA, CONTECSA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2DFC29F" w14:textId="279D9C67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20" w:history="1">
        <w:r w:rsidRPr="00A07781">
          <w:rPr>
            <w:rStyle w:val="Hipervnculo"/>
            <w:rFonts w:cs="Arial"/>
            <w:noProof/>
          </w:rPr>
          <w:t>MECANISMES PARET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D3A280C" w14:textId="7D1E8891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21" w:history="1">
        <w:r w:rsidRPr="00A07781">
          <w:rPr>
            <w:rStyle w:val="Hipervnculo"/>
            <w:rFonts w:cs="Arial"/>
            <w:noProof/>
          </w:rPr>
          <w:t>SIMON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B1F4FD7" w14:textId="029BBC07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22" w:history="1">
        <w:r w:rsidRPr="00A07781">
          <w:rPr>
            <w:rStyle w:val="Hipervnculo"/>
            <w:rFonts w:cs="Arial"/>
            <w:noProof/>
          </w:rPr>
          <w:t>PANTALLA LED EMPOTRADA PER A FALS SOSTRE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B46D222" w14:textId="25C7B934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23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56F832E6" w14:textId="490EBBEB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24" w:history="1">
        <w:r w:rsidRPr="00A07781">
          <w:rPr>
            <w:rStyle w:val="Hipervnculo"/>
            <w:rFonts w:cs="Arial"/>
            <w:noProof/>
          </w:rPr>
          <w:t>PANTALLA LED ESTANCA PER A INTERIOR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0AC58583" w14:textId="0D905551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25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569FB1E7" w14:textId="55AAAF95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26" w:history="1">
        <w:r w:rsidRPr="00A07781">
          <w:rPr>
            <w:rStyle w:val="Hipervnculo"/>
            <w:rFonts w:cs="Arial"/>
            <w:noProof/>
          </w:rPr>
          <w:t>PARALLAMPS AMB DISPOSITIU D’ENCEBAMENT (PDC)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4778D76A" w14:textId="2282FA27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27" w:history="1">
        <w:r w:rsidRPr="00A07781">
          <w:rPr>
            <w:rStyle w:val="Hipervnculo"/>
            <w:rFonts w:cs="Arial"/>
            <w:noProof/>
          </w:rPr>
          <w:t>CIRPROTEC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01ECD7F3" w14:textId="7C5E541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28" w:history="1">
        <w:r w:rsidRPr="00A07781">
          <w:rPr>
            <w:rStyle w:val="Hipervnculo"/>
            <w:rFonts w:cs="Arial"/>
            <w:noProof/>
          </w:rPr>
          <w:t>PUNT DE LLUM LED INDIVIDUAL EMPOTRADA PER FALS SOSTRE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762541F7" w14:textId="0580AFA7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29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0E60A5E2" w14:textId="1669ED9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30" w:history="1">
        <w:r w:rsidRPr="00A07781">
          <w:rPr>
            <w:rStyle w:val="Hipervnculo"/>
            <w:rFonts w:cs="Arial"/>
            <w:noProof/>
          </w:rPr>
          <w:t>PUNT DE LLUM VIAL LED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CC890F7" w14:textId="5A645F03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31" w:history="1">
        <w:r w:rsidRPr="00A07781">
          <w:rPr>
            <w:rStyle w:val="Hipervnculo"/>
            <w:rFonts w:cs="Arial"/>
            <w:noProof/>
          </w:rPr>
          <w:t>PHILIPS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56E209C" w14:textId="283C8001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32" w:history="1">
        <w:r w:rsidRPr="00A07781">
          <w:rPr>
            <w:rStyle w:val="Hipervnculo"/>
            <w:rFonts w:cs="Arial"/>
            <w:noProof/>
          </w:rPr>
          <w:t>SAFATA DE REIXETA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0CE5C216" w14:textId="27240CE8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33" w:history="1">
        <w:r w:rsidRPr="00A07781">
          <w:rPr>
            <w:rStyle w:val="Hipervnculo"/>
            <w:rFonts w:cs="Arial"/>
            <w:noProof/>
          </w:rPr>
          <w:t>REJIBAND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65538F6C" w14:textId="4566F52D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34" w:history="1">
        <w:r w:rsidRPr="00A07781">
          <w:rPr>
            <w:rStyle w:val="Hipervnculo"/>
            <w:rFonts w:cs="Arial"/>
            <w:noProof/>
          </w:rPr>
          <w:t>SAFATES ELÈCTRIQUES PVC BAIXA TENSIÓ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51B1FC5F" w14:textId="4D04655A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35" w:history="1">
        <w:r w:rsidRPr="00A07781">
          <w:rPr>
            <w:rStyle w:val="Hipervnculo"/>
            <w:rFonts w:cs="Arial"/>
            <w:noProof/>
          </w:rPr>
          <w:t>UNEX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342BB60F" w14:textId="79B3B860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36" w:history="1">
        <w:r w:rsidRPr="00A07781">
          <w:rPr>
            <w:rStyle w:val="Hipervnculo"/>
            <w:rFonts w:cs="Arial"/>
            <w:noProof/>
          </w:rPr>
          <w:t>TUB CORRUGAT PVC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0BF4265C" w14:textId="36CE6C0B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37" w:history="1">
        <w:r w:rsidRPr="00A07781">
          <w:rPr>
            <w:rStyle w:val="Hipervnculo"/>
            <w:rFonts w:cs="Arial"/>
            <w:noProof/>
          </w:rPr>
          <w:t>PEMSA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307040C9" w14:textId="12A03358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38" w:history="1">
        <w:r w:rsidRPr="00A07781">
          <w:rPr>
            <w:rStyle w:val="Hipervnculo"/>
            <w:rFonts w:cs="Arial"/>
            <w:noProof/>
          </w:rPr>
          <w:t>TUBS D’ACER MÈTRIC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D721CAF" w14:textId="7AC2689A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39" w:history="1">
        <w:r w:rsidRPr="00A07781">
          <w:rPr>
            <w:rStyle w:val="Hipervnculo"/>
            <w:rFonts w:cs="Arial"/>
            <w:noProof/>
          </w:rPr>
          <w:t>BALCELLS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7DC35237" w14:textId="1D46E680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40" w:history="1">
        <w:r w:rsidRPr="00A07781">
          <w:rPr>
            <w:rStyle w:val="Hipervnculo"/>
            <w:rFonts w:cs="Arial"/>
            <w:noProof/>
          </w:rPr>
          <w:t>TUB PVC RÍGID DE BAIXA TENSIÓ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493616B8" w14:textId="6458AF62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41" w:history="1">
        <w:r w:rsidRPr="00A07781">
          <w:rPr>
            <w:rStyle w:val="Hipervnculo"/>
            <w:rFonts w:cs="Arial"/>
            <w:noProof/>
          </w:rPr>
          <w:t>VARIADOR DE FREQÜÈNCIA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3B126BBB" w14:textId="73506BA5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42" w:history="1">
        <w:r w:rsidRPr="00A07781">
          <w:rPr>
            <w:rStyle w:val="Hipervnculo"/>
            <w:rFonts w:cs="Arial"/>
            <w:noProof/>
          </w:rPr>
          <w:t>SCHNEIDER ELECTRIC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4CBBCB6F" w14:textId="665DA80F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43" w:history="1">
        <w:r w:rsidRPr="00A07781">
          <w:rPr>
            <w:rStyle w:val="Hipervnculo"/>
            <w:rFonts w:cs="Arial"/>
            <w:noProof/>
          </w:rPr>
          <w:t>VARIADOR DE FREQÜÈNCIA (ETAP)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5B784DBE" w14:textId="63FE49B9" w:rsidR="00813B2D" w:rsidRDefault="00813B2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62262044" w:history="1">
        <w:r w:rsidRPr="00A07781">
          <w:rPr>
            <w:rStyle w:val="Hipervnculo"/>
            <w:rFonts w:cs="Arial"/>
            <w:noProof/>
          </w:rPr>
          <w:t>ROCKWELL AUTOMATION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314B6BDC" w14:textId="7BD2ABEF" w:rsidR="00813B2D" w:rsidRDefault="00813B2D">
      <w:pPr>
        <w:pStyle w:val="TDC1"/>
        <w:rPr>
          <w:rFonts w:asciiTheme="minorHAnsi" w:eastAsiaTheme="minorEastAsia" w:hAnsiTheme="minorHAnsi" w:cstheme="minorBidi"/>
          <w:noProof/>
          <w:snapToGrid/>
          <w:kern w:val="2"/>
          <w:sz w:val="22"/>
          <w:szCs w:val="22"/>
          <w:lang w:val="es-ES"/>
          <w14:ligatures w14:val="standardContextual"/>
        </w:rPr>
      </w:pPr>
      <w:hyperlink w:anchor="_Toc162262045" w:history="1">
        <w:r w:rsidRPr="00A07781">
          <w:rPr>
            <w:rStyle w:val="Hipervnculo"/>
            <w:rFonts w:cs="Arial"/>
            <w:noProof/>
          </w:rPr>
          <w:t>XARXA TERRES EDIFICIS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_Toc162262045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1CBE976D" w14:textId="357597BC" w:rsidR="00A354D1" w:rsidRDefault="000F093D" w:rsidP="00FD1A49">
      <w:pPr>
        <w:widowControl/>
        <w:jc w:val="both"/>
        <w:rPr>
          <w:rFonts w:ascii="Arial" w:hAnsi="Arial"/>
        </w:rPr>
      </w:pPr>
      <w:r>
        <w:rPr>
          <w:rFonts w:ascii="Arial" w:hAnsi="Arial"/>
        </w:rPr>
        <w:fldChar w:fldCharType="end"/>
      </w:r>
    </w:p>
    <w:p w14:paraId="56C400D8" w14:textId="77777777" w:rsidR="00DB4A3E" w:rsidRDefault="00DB4A3E" w:rsidP="00FD1A49">
      <w:pPr>
        <w:widowControl/>
        <w:jc w:val="both"/>
        <w:rPr>
          <w:rFonts w:ascii="Arial" w:hAnsi="Arial"/>
        </w:rPr>
        <w:sectPr w:rsidR="00DB4A3E" w:rsidSect="0042331F">
          <w:headerReference w:type="default" r:id="rId8"/>
          <w:footerReference w:type="default" r:id="rId9"/>
          <w:pgSz w:w="11905" w:h="16837" w:code="9"/>
          <w:pgMar w:top="1701" w:right="851" w:bottom="1418" w:left="1418" w:header="680" w:footer="567" w:gutter="0"/>
          <w:pgNumType w:start="2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A354D1" w:rsidRPr="00FB71EE" w14:paraId="07D07CCF" w14:textId="77777777" w:rsidTr="005E3B75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38614CEA" w14:textId="77777777" w:rsidR="00A354D1" w:rsidRPr="00FB71EE" w:rsidRDefault="00A354D1" w:rsidP="00DA535C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A354D1" w:rsidRPr="00FB71EE" w14:paraId="17672284" w14:textId="77777777" w:rsidTr="005E3B75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6450D5D5" w14:textId="77777777" w:rsidR="00A354D1" w:rsidRPr="00FB71EE" w:rsidRDefault="00A354D1" w:rsidP="00DA535C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0C2834E8" w14:textId="77777777" w:rsidR="00A354D1" w:rsidRPr="00FB71EE" w:rsidRDefault="00A354D1" w:rsidP="00DA535C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7D826AAA" w14:textId="77777777" w:rsidR="00A354D1" w:rsidRPr="00FB71EE" w:rsidRDefault="00A354D1" w:rsidP="00DA535C">
            <w:pPr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0F42F96A" w14:textId="77777777" w:rsidR="00A354D1" w:rsidRPr="00FB71EE" w:rsidRDefault="00A354D1" w:rsidP="00DA535C">
            <w:pPr>
              <w:jc w:val="center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06/06/2006</w:t>
            </w:r>
          </w:p>
        </w:tc>
      </w:tr>
      <w:tr w:rsidR="00A354D1" w:rsidRPr="00FB71EE" w14:paraId="3513B231" w14:textId="77777777" w:rsidTr="005E3B75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6AA3CE9C" w14:textId="77777777" w:rsidR="00A354D1" w:rsidRPr="00FB71EE" w:rsidRDefault="00A354D1" w:rsidP="00DA535C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293A1A67" w14:textId="77777777" w:rsidR="00A354D1" w:rsidRPr="00FB71EE" w:rsidRDefault="00A354D1" w:rsidP="00DA535C">
            <w:pPr>
              <w:jc w:val="both"/>
              <w:outlineLvl w:val="0"/>
              <w:rPr>
                <w:rFonts w:ascii="Arial" w:hAnsi="Arial" w:cs="Arial"/>
              </w:rPr>
            </w:pPr>
            <w:bookmarkStart w:id="0" w:name="_Toc162261946"/>
            <w:r>
              <w:rPr>
                <w:rFonts w:ascii="Arial" w:hAnsi="Arial" w:cs="Arial"/>
              </w:rPr>
              <w:t>ACCESSORIS D’INSTAL·LACIÓ</w:t>
            </w:r>
            <w:bookmarkEnd w:id="0"/>
          </w:p>
        </w:tc>
      </w:tr>
      <w:tr w:rsidR="00A354D1" w:rsidRPr="00FB71EE" w14:paraId="2A2F8B5B" w14:textId="77777777" w:rsidTr="005E3B75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FA7D44C" w14:textId="77777777" w:rsidR="00A354D1" w:rsidRPr="00FB71EE" w:rsidRDefault="00A354D1" w:rsidP="00DA535C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</w:tcPr>
          <w:p w14:paraId="748840EC" w14:textId="77777777" w:rsidR="00A354D1" w:rsidRPr="00FB71EE" w:rsidRDefault="00A354D1" w:rsidP="00DA535C">
            <w:pPr>
              <w:jc w:val="both"/>
              <w:outlineLvl w:val="1"/>
              <w:rPr>
                <w:rFonts w:ascii="Arial" w:hAnsi="Arial" w:cs="Arial"/>
              </w:rPr>
            </w:pPr>
            <w:bookmarkStart w:id="1" w:name="_Toc261341739"/>
            <w:bookmarkStart w:id="2" w:name="_Toc162261947"/>
            <w:r w:rsidRPr="00FB71EE">
              <w:rPr>
                <w:rFonts w:ascii="Arial" w:hAnsi="Arial" w:cs="Arial"/>
              </w:rPr>
              <w:t>OBO BETTERMANN // GEWISS</w:t>
            </w:r>
            <w:bookmarkEnd w:id="1"/>
            <w:bookmarkEnd w:id="2"/>
            <w:r w:rsidRPr="00FB71EE">
              <w:rPr>
                <w:rFonts w:ascii="Arial" w:hAnsi="Arial" w:cs="Arial"/>
              </w:rPr>
              <w:t xml:space="preserve"> </w:t>
            </w:r>
          </w:p>
        </w:tc>
      </w:tr>
      <w:tr w:rsidR="00A354D1" w:rsidRPr="00FB71EE" w14:paraId="05A7890C" w14:textId="77777777" w:rsidTr="005E3B75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7D01F201" w14:textId="77777777" w:rsidR="00A354D1" w:rsidRPr="00FB71EE" w:rsidRDefault="00A354D1" w:rsidP="00DA535C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4EAE094C" w14:textId="77777777" w:rsidR="00A354D1" w:rsidRPr="00FB71EE" w:rsidRDefault="00A354D1" w:rsidP="00DA535C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Premsaestopes per a cables i tubs</w:t>
            </w:r>
          </w:p>
        </w:tc>
      </w:tr>
    </w:tbl>
    <w:p w14:paraId="07413C13" w14:textId="77777777" w:rsidR="00A354D1" w:rsidRPr="003B777C" w:rsidRDefault="00A354D1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6CAA468B" w14:textId="77777777" w:rsidR="00A354D1" w:rsidRPr="003B777C" w:rsidRDefault="00A354D1" w:rsidP="00A354D1">
      <w:pPr>
        <w:jc w:val="both"/>
        <w:rPr>
          <w:rFonts w:ascii="Arial" w:hAnsi="Arial" w:cs="Arial"/>
          <w:b/>
          <w:bCs/>
          <w:u w:val="single"/>
        </w:rPr>
      </w:pPr>
      <w:r w:rsidRPr="003B777C">
        <w:rPr>
          <w:rFonts w:ascii="Arial" w:hAnsi="Arial" w:cs="Arial"/>
          <w:b/>
          <w:bCs/>
          <w:u w:val="single"/>
        </w:rPr>
        <w:t>GENERALITATS</w:t>
      </w:r>
    </w:p>
    <w:p w14:paraId="5B6131B0" w14:textId="77777777" w:rsidR="00A354D1" w:rsidRPr="003B777C" w:rsidRDefault="00A354D1" w:rsidP="00A354D1">
      <w:pPr>
        <w:jc w:val="both"/>
        <w:rPr>
          <w:rFonts w:ascii="Arial" w:hAnsi="Arial" w:cs="Arial"/>
        </w:rPr>
      </w:pPr>
    </w:p>
    <w:p w14:paraId="3ABC1C0F" w14:textId="77777777" w:rsidR="00A354D1" w:rsidRPr="003B777C" w:rsidRDefault="00A354D1" w:rsidP="00A354D1">
      <w:pPr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Definir i utilitzar els accessoris necessaris per a realitzar una bona instal·lació elèctrica en estanquitat i en protecció mecànica en caixes, tubs i equips.</w:t>
      </w:r>
    </w:p>
    <w:p w14:paraId="5D8D2D3C" w14:textId="77777777" w:rsidR="00A354D1" w:rsidRPr="003B777C" w:rsidRDefault="00A354D1" w:rsidP="00A354D1">
      <w:pPr>
        <w:jc w:val="both"/>
        <w:rPr>
          <w:rFonts w:ascii="Arial" w:hAnsi="Arial" w:cs="Arial"/>
        </w:rPr>
      </w:pPr>
    </w:p>
    <w:p w14:paraId="0C0D4312" w14:textId="77777777" w:rsidR="00A354D1" w:rsidRPr="003B777C" w:rsidRDefault="00A354D1" w:rsidP="00A354D1">
      <w:pPr>
        <w:jc w:val="both"/>
        <w:rPr>
          <w:rFonts w:ascii="Arial" w:hAnsi="Arial" w:cs="Arial"/>
        </w:rPr>
      </w:pPr>
    </w:p>
    <w:p w14:paraId="73D2CF12" w14:textId="77777777" w:rsidR="00A354D1" w:rsidRPr="003B777C" w:rsidRDefault="00A354D1" w:rsidP="00A354D1">
      <w:pPr>
        <w:jc w:val="both"/>
        <w:rPr>
          <w:rFonts w:ascii="Arial" w:hAnsi="Arial" w:cs="Arial"/>
          <w:b/>
          <w:bCs/>
          <w:u w:val="single"/>
        </w:rPr>
      </w:pPr>
      <w:r w:rsidRPr="003B777C">
        <w:rPr>
          <w:rFonts w:ascii="Arial" w:hAnsi="Arial" w:cs="Arial"/>
          <w:b/>
          <w:bCs/>
          <w:u w:val="single"/>
        </w:rPr>
        <w:t>PER A CAIXES i EQUIPS</w:t>
      </w:r>
    </w:p>
    <w:p w14:paraId="795ED4F4" w14:textId="77777777" w:rsidR="00A354D1" w:rsidRPr="003B777C" w:rsidRDefault="00A354D1" w:rsidP="00A354D1">
      <w:pPr>
        <w:jc w:val="both"/>
        <w:rPr>
          <w:rFonts w:ascii="Arial" w:hAnsi="Arial" w:cs="Arial"/>
        </w:rPr>
      </w:pPr>
    </w:p>
    <w:p w14:paraId="461C98BD" w14:textId="77777777" w:rsidR="00A354D1" w:rsidRPr="003B777C" w:rsidRDefault="00A354D1" w:rsidP="00A354D1">
      <w:pPr>
        <w:jc w:val="both"/>
        <w:rPr>
          <w:rFonts w:ascii="Arial" w:hAnsi="Arial" w:cs="Arial"/>
          <w:b/>
        </w:rPr>
      </w:pPr>
      <w:r w:rsidRPr="003B777C">
        <w:rPr>
          <w:rFonts w:ascii="Arial" w:hAnsi="Arial" w:cs="Arial"/>
          <w:b/>
        </w:rPr>
        <w:t>Entrada directa del cable</w:t>
      </w:r>
    </w:p>
    <w:p w14:paraId="521C6D7D" w14:textId="77777777" w:rsidR="00A354D1" w:rsidRPr="003B777C" w:rsidRDefault="00A354D1" w:rsidP="00A354D1">
      <w:pPr>
        <w:jc w:val="both"/>
        <w:rPr>
          <w:rFonts w:ascii="Arial" w:hAnsi="Arial" w:cs="Arial"/>
        </w:rPr>
      </w:pPr>
    </w:p>
    <w:p w14:paraId="27A144A8" w14:textId="77777777" w:rsidR="00A354D1" w:rsidRPr="003B777C" w:rsidRDefault="00A354D1" w:rsidP="00A354D1">
      <w:pPr>
        <w:numPr>
          <w:ilvl w:val="0"/>
          <w:numId w:val="7"/>
        </w:numPr>
        <w:spacing w:after="120"/>
        <w:ind w:left="681" w:hanging="284"/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 xml:space="preserve">Premsaestopes en poliamida, IP68, femella de “sombrerete”, empaquetatge de goma i anell d’estanquitat a </w:t>
      </w:r>
      <w:smartTag w:uri="urn:schemas-microsoft-com:office:smarttags" w:element="PersonName">
        <w:smartTagPr>
          <w:attr w:name="ProductID" w:val="la base. Tipus V-TECM"/>
        </w:smartTagPr>
        <w:r w:rsidRPr="003B777C">
          <w:rPr>
            <w:rFonts w:ascii="Arial" w:hAnsi="Arial" w:cs="Arial"/>
          </w:rPr>
          <w:t>la base. Tipus V-TECM</w:t>
        </w:r>
      </w:smartTag>
      <w:r w:rsidRPr="003B777C">
        <w:rPr>
          <w:rFonts w:ascii="Arial" w:hAnsi="Arial" w:cs="Arial"/>
        </w:rPr>
        <w:t xml:space="preserve"> d’OBO BETTERMANN</w:t>
      </w:r>
      <w:r w:rsidR="001602D7">
        <w:rPr>
          <w:rFonts w:ascii="Arial" w:hAnsi="Arial" w:cs="Arial"/>
        </w:rPr>
        <w:t xml:space="preserve"> o similar</w:t>
      </w:r>
      <w:r w:rsidRPr="003B777C">
        <w:rPr>
          <w:rFonts w:ascii="Arial" w:hAnsi="Arial" w:cs="Arial"/>
        </w:rPr>
        <w:t>.</w:t>
      </w:r>
    </w:p>
    <w:p w14:paraId="70D39840" w14:textId="77777777" w:rsidR="00A354D1" w:rsidRPr="003B777C" w:rsidRDefault="00A354D1" w:rsidP="00A354D1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Contrafemella en poliestirè. Tipus 116M d’OBO BETTERMANN</w:t>
      </w:r>
      <w:r w:rsidR="001602D7">
        <w:rPr>
          <w:rFonts w:ascii="Arial" w:hAnsi="Arial" w:cs="Arial"/>
        </w:rPr>
        <w:t xml:space="preserve"> o similar</w:t>
      </w:r>
      <w:r w:rsidRPr="003B777C">
        <w:rPr>
          <w:rFonts w:ascii="Arial" w:hAnsi="Arial" w:cs="Arial"/>
        </w:rPr>
        <w:t>.</w:t>
      </w:r>
    </w:p>
    <w:p w14:paraId="0084CA70" w14:textId="77777777" w:rsidR="00A354D1" w:rsidRPr="003B777C" w:rsidRDefault="00A354D1" w:rsidP="00A354D1">
      <w:pPr>
        <w:jc w:val="both"/>
        <w:rPr>
          <w:rFonts w:ascii="Arial" w:hAnsi="Arial" w:cs="Arial"/>
        </w:rPr>
      </w:pPr>
    </w:p>
    <w:p w14:paraId="0156CF7B" w14:textId="77777777" w:rsidR="00A354D1" w:rsidRPr="003B777C" w:rsidRDefault="00A354D1" w:rsidP="00A354D1">
      <w:pPr>
        <w:jc w:val="both"/>
        <w:rPr>
          <w:rFonts w:ascii="Arial" w:hAnsi="Arial" w:cs="Arial"/>
        </w:rPr>
      </w:pPr>
    </w:p>
    <w:p w14:paraId="7A625C47" w14:textId="77777777" w:rsidR="00A354D1" w:rsidRPr="003B777C" w:rsidRDefault="00A354D1" w:rsidP="00A354D1">
      <w:pPr>
        <w:jc w:val="both"/>
        <w:rPr>
          <w:rFonts w:ascii="Arial" w:hAnsi="Arial" w:cs="Arial"/>
          <w:b/>
        </w:rPr>
      </w:pPr>
      <w:r w:rsidRPr="003B777C">
        <w:rPr>
          <w:rFonts w:ascii="Arial" w:hAnsi="Arial" w:cs="Arial"/>
          <w:b/>
        </w:rPr>
        <w:t>Entrada amb tub metàl·lic</w:t>
      </w:r>
    </w:p>
    <w:p w14:paraId="2A7AF6C8" w14:textId="77777777" w:rsidR="00A354D1" w:rsidRPr="003B777C" w:rsidRDefault="00A354D1" w:rsidP="00A354D1">
      <w:pPr>
        <w:jc w:val="both"/>
        <w:rPr>
          <w:rFonts w:ascii="Arial" w:hAnsi="Arial" w:cs="Arial"/>
        </w:rPr>
      </w:pPr>
    </w:p>
    <w:p w14:paraId="4A5A1FDC" w14:textId="77777777" w:rsidR="00A354D1" w:rsidRPr="003B777C" w:rsidRDefault="00A354D1" w:rsidP="00A354D1">
      <w:pPr>
        <w:numPr>
          <w:ilvl w:val="0"/>
          <w:numId w:val="7"/>
        </w:numPr>
        <w:spacing w:after="120"/>
        <w:ind w:left="681" w:hanging="284"/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Acabament del tub en poliestirè amb broc per al final de tub, Tipus 129M d’OBO BETTERMANN</w:t>
      </w:r>
      <w:r w:rsidR="001602D7">
        <w:rPr>
          <w:rFonts w:ascii="Arial" w:hAnsi="Arial" w:cs="Arial"/>
        </w:rPr>
        <w:t xml:space="preserve"> o similar</w:t>
      </w:r>
      <w:r w:rsidRPr="003B777C">
        <w:rPr>
          <w:rFonts w:ascii="Arial" w:hAnsi="Arial" w:cs="Arial"/>
        </w:rPr>
        <w:t>.</w:t>
      </w:r>
    </w:p>
    <w:p w14:paraId="7E852684" w14:textId="77777777" w:rsidR="00A354D1" w:rsidRPr="003B777C" w:rsidRDefault="00A354D1" w:rsidP="00A354D1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 xml:space="preserve">Racord de tub de polímer antixoc per a connexió a caixa, IP66. Tipus GW, sèrie </w:t>
      </w:r>
      <w:smartTag w:uri="urn:schemas-microsoft-com:office:smarttags" w:element="metricconverter">
        <w:smartTagPr>
          <w:attr w:name="ProductID" w:val="50 AC"/>
        </w:smartTagPr>
        <w:r w:rsidRPr="003B777C">
          <w:rPr>
            <w:rFonts w:ascii="Arial" w:hAnsi="Arial" w:cs="Arial"/>
          </w:rPr>
          <w:t>50 AC</w:t>
        </w:r>
      </w:smartTag>
      <w:r w:rsidRPr="003B777C">
        <w:rPr>
          <w:rFonts w:ascii="Arial" w:hAnsi="Arial" w:cs="Arial"/>
        </w:rPr>
        <w:t xml:space="preserve"> de GEWISS</w:t>
      </w:r>
      <w:r w:rsidR="001602D7">
        <w:rPr>
          <w:rFonts w:ascii="Arial" w:hAnsi="Arial" w:cs="Arial"/>
        </w:rPr>
        <w:t xml:space="preserve"> o similar</w:t>
      </w:r>
      <w:r w:rsidRPr="003B777C">
        <w:rPr>
          <w:rFonts w:ascii="Arial" w:hAnsi="Arial" w:cs="Arial"/>
        </w:rPr>
        <w:t>.</w:t>
      </w:r>
    </w:p>
    <w:p w14:paraId="55238FDC" w14:textId="77777777" w:rsidR="00A354D1" w:rsidRPr="003B777C" w:rsidRDefault="00A354D1" w:rsidP="00A354D1">
      <w:pPr>
        <w:widowControl/>
        <w:spacing w:line="360" w:lineRule="auto"/>
        <w:jc w:val="both"/>
        <w:rPr>
          <w:rFonts w:ascii="Arial" w:hAnsi="Arial" w:cs="Arial"/>
        </w:rPr>
      </w:pPr>
    </w:p>
    <w:p w14:paraId="5052D924" w14:textId="77777777" w:rsidR="00542C14" w:rsidRPr="0083191E" w:rsidRDefault="00542C14" w:rsidP="00FD1A49">
      <w:pPr>
        <w:widowControl/>
        <w:jc w:val="both"/>
      </w:pPr>
    </w:p>
    <w:p w14:paraId="15611B57" w14:textId="77777777" w:rsidR="007B6738" w:rsidRDefault="007B6738" w:rsidP="009C1347">
      <w:pPr>
        <w:widowControl/>
        <w:jc w:val="both"/>
      </w:pPr>
    </w:p>
    <w:p w14:paraId="4962833D" w14:textId="77777777" w:rsidR="00A354D1" w:rsidRDefault="00A354D1" w:rsidP="009C1347">
      <w:pPr>
        <w:widowControl/>
        <w:jc w:val="both"/>
        <w:sectPr w:rsidR="00A354D1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880425" w14:paraId="4DD63B43" w14:textId="77777777" w:rsidTr="00AD6340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6351A28F" w14:textId="77777777" w:rsidR="00DE3890" w:rsidRPr="00880425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8042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880425" w14:paraId="16867135" w14:textId="77777777" w:rsidTr="00AD6340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2EAC6816" w14:textId="77777777" w:rsidR="00DE3890" w:rsidRPr="0088042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8042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2721D94D" w14:textId="77777777" w:rsidR="00DE3890" w:rsidRPr="00880425" w:rsidRDefault="00DE3890" w:rsidP="00396E17">
            <w:pPr>
              <w:jc w:val="both"/>
              <w:rPr>
                <w:rFonts w:ascii="Arial" w:hAnsi="Arial" w:cs="Arial"/>
              </w:rPr>
            </w:pPr>
            <w:r w:rsidRPr="00880425">
              <w:rPr>
                <w:rFonts w:ascii="Arial" w:hAnsi="Arial" w:cs="Arial"/>
              </w:rPr>
              <w:t>ET</w:t>
            </w:r>
            <w:r w:rsidR="00396E17">
              <w:rPr>
                <w:rFonts w:ascii="Arial" w:hAnsi="Arial" w:cs="Arial"/>
              </w:rPr>
              <w:t>BT</w:t>
            </w:r>
          </w:p>
        </w:tc>
        <w:tc>
          <w:tcPr>
            <w:tcW w:w="800" w:type="dxa"/>
            <w:shd w:val="clear" w:color="auto" w:fill="E6E6E6"/>
          </w:tcPr>
          <w:p w14:paraId="589A397C" w14:textId="77777777" w:rsidR="00DE3890" w:rsidRPr="00880425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88042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2F9C3412" w14:textId="77777777" w:rsidR="00DE3890" w:rsidRPr="00880425" w:rsidRDefault="00DE3890" w:rsidP="00E40C17">
            <w:pPr>
              <w:jc w:val="center"/>
              <w:rPr>
                <w:rFonts w:ascii="Arial" w:hAnsi="Arial" w:cs="Arial"/>
              </w:rPr>
            </w:pPr>
            <w:r w:rsidRPr="00880425">
              <w:rPr>
                <w:rFonts w:ascii="Arial" w:hAnsi="Arial" w:cs="Arial"/>
              </w:rPr>
              <w:t>25/02/2010</w:t>
            </w:r>
          </w:p>
        </w:tc>
      </w:tr>
      <w:tr w:rsidR="00DE3890" w:rsidRPr="00880425" w14:paraId="1ED3A7BA" w14:textId="77777777" w:rsidTr="00AD6340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3EB1A97D" w14:textId="77777777" w:rsidR="00DE3890" w:rsidRPr="0088042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8042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40BFF2D5" w14:textId="77777777" w:rsidR="00DE3890" w:rsidRPr="00880425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3" w:name="_Toc260816256"/>
            <w:bookmarkStart w:id="4" w:name="_Toc261341702"/>
            <w:bookmarkStart w:id="5" w:name="_Toc162261948"/>
            <w:r>
              <w:rPr>
                <w:rFonts w:ascii="Arial" w:hAnsi="Arial" w:cs="Arial"/>
              </w:rPr>
              <w:t>ANELL TERRES INTERIOR EDIFICIS</w:t>
            </w:r>
            <w:bookmarkEnd w:id="3"/>
            <w:bookmarkEnd w:id="4"/>
            <w:bookmarkEnd w:id="5"/>
            <w:r>
              <w:rPr>
                <w:rFonts w:ascii="Arial" w:hAnsi="Arial" w:cs="Arial"/>
              </w:rPr>
              <w:t xml:space="preserve"> </w:t>
            </w:r>
          </w:p>
        </w:tc>
      </w:tr>
      <w:tr w:rsidR="00DE3890" w:rsidRPr="00880425" w14:paraId="128C136C" w14:textId="77777777" w:rsidTr="00AD6340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38D655F3" w14:textId="77777777" w:rsidR="00DE3890" w:rsidRPr="0088042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8042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11AC1AC8" w14:textId="77777777" w:rsidR="00DE3890" w:rsidRPr="00880425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DE3890" w:rsidRPr="00880425" w14:paraId="40D99545" w14:textId="77777777" w:rsidTr="00AD6340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22D1C285" w14:textId="77777777" w:rsidR="00DE3890" w:rsidRPr="0088042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8042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64202934" w14:textId="77777777" w:rsidR="00DE3890" w:rsidRPr="00880425" w:rsidRDefault="00DE3890" w:rsidP="00E40C17">
            <w:pPr>
              <w:jc w:val="both"/>
              <w:rPr>
                <w:rFonts w:ascii="Arial" w:hAnsi="Arial" w:cs="Arial"/>
              </w:rPr>
            </w:pPr>
            <w:r w:rsidRPr="00880425">
              <w:rPr>
                <w:rFonts w:ascii="Arial" w:hAnsi="Arial" w:cs="Arial"/>
              </w:rPr>
              <w:t xml:space="preserve">Xarxa de terres </w:t>
            </w:r>
            <w:r>
              <w:rPr>
                <w:rFonts w:ascii="Arial" w:hAnsi="Arial" w:cs="Arial"/>
              </w:rPr>
              <w:t>interior</w:t>
            </w:r>
          </w:p>
        </w:tc>
      </w:tr>
    </w:tbl>
    <w:p w14:paraId="764048B0" w14:textId="77777777" w:rsidR="00DE3890" w:rsidRPr="00880425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1B3172DD" w14:textId="77777777" w:rsidR="00DE3890" w:rsidRPr="00AD6340" w:rsidRDefault="00813B2D" w:rsidP="00AD6340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7F487980">
          <v:line id="_x0000_s2096" style="position:absolute;left:0;text-align:left;z-index:251646976" from=".85pt,17.75pt" to="482.75pt,17.75pt" strokeweight=".5pt"/>
        </w:pict>
      </w:r>
      <w:r w:rsidR="00DE3890" w:rsidRPr="00AD6340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p w14:paraId="5310438D" w14:textId="77777777" w:rsidR="00DE3890" w:rsidRDefault="00DE3890" w:rsidP="00DE3890">
      <w:pPr>
        <w:spacing w:after="120"/>
        <w:jc w:val="both"/>
        <w:rPr>
          <w:rFonts w:ascii="Arial" w:hAnsi="Arial" w:cs="Arial"/>
        </w:rPr>
      </w:pPr>
      <w:r w:rsidRPr="00880425">
        <w:rPr>
          <w:rFonts w:ascii="Arial" w:hAnsi="Arial" w:cs="Arial"/>
        </w:rPr>
        <w:t>Qualsevol caseta o instal·lació disposarà d’un</w:t>
      </w:r>
      <w:r>
        <w:rPr>
          <w:rFonts w:ascii="Arial" w:hAnsi="Arial" w:cs="Arial"/>
        </w:rPr>
        <w:t xml:space="preserve"> anell tancat de terra interior </w:t>
      </w:r>
      <w:r w:rsidRPr="00880425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>permeti</w:t>
      </w:r>
      <w:r w:rsidRPr="00880425">
        <w:rPr>
          <w:rFonts w:ascii="Arial" w:hAnsi="Arial" w:cs="Arial"/>
        </w:rPr>
        <w:t xml:space="preserve"> una adient</w:t>
      </w:r>
      <w:r>
        <w:rPr>
          <w:rFonts w:ascii="Arial" w:hAnsi="Arial" w:cs="Arial"/>
        </w:rPr>
        <w:t xml:space="preserve"> connexió a terra dels equips segons la legislació vigent. Aquest anell permetrà connectar totes les masses metàl·liques a la xarxa general de terra.</w:t>
      </w:r>
    </w:p>
    <w:p w14:paraId="31FC6C10" w14:textId="77777777" w:rsidR="00DE3890" w:rsidRDefault="00DE3890" w:rsidP="00DE3890">
      <w:pPr>
        <w:spacing w:after="120"/>
        <w:jc w:val="both"/>
        <w:rPr>
          <w:rFonts w:ascii="Arial" w:hAnsi="Arial" w:cs="Arial"/>
        </w:rPr>
      </w:pPr>
    </w:p>
    <w:p w14:paraId="3BCA749C" w14:textId="77777777" w:rsidR="00DE3890" w:rsidRPr="00880425" w:rsidRDefault="00DE3890" w:rsidP="00DE389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En aquest anell interior es connectaran totes les parts metàl·liques de la instal·lació: portes, finestres, xassís equips, massa d’equips, safata metàl·lica, etc.</w:t>
      </w:r>
    </w:p>
    <w:p w14:paraId="60E8537F" w14:textId="77777777" w:rsidR="00DE3890" w:rsidRPr="00EE4205" w:rsidRDefault="00DE3890" w:rsidP="00EE4205">
      <w:pPr>
        <w:spacing w:after="120"/>
        <w:jc w:val="both"/>
        <w:rPr>
          <w:rFonts w:ascii="Arial" w:hAnsi="Arial" w:cs="Arial"/>
        </w:rPr>
      </w:pPr>
    </w:p>
    <w:p w14:paraId="4BD80C46" w14:textId="77777777" w:rsidR="00DE3890" w:rsidRPr="00AD6340" w:rsidRDefault="00DE3890" w:rsidP="00EE4205">
      <w:pPr>
        <w:widowControl/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AD6340">
        <w:rPr>
          <w:rFonts w:ascii="Arial" w:hAnsi="Arial" w:cs="Arial"/>
          <w:b/>
          <w:noProof/>
          <w:snapToGrid/>
          <w:u w:val="single"/>
          <w:lang w:eastAsia="ca-ES"/>
        </w:rPr>
        <w:t>COMPONENTS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1753"/>
        <w:gridCol w:w="7886"/>
      </w:tblGrid>
      <w:tr w:rsidR="00DE3890" w:rsidRPr="005D0BB4" w14:paraId="47948168" w14:textId="77777777" w:rsidTr="00AD6340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A5BAACD" w14:textId="77777777" w:rsidR="00DE3890" w:rsidRPr="005D0BB4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Cablejat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69B45E5A" w14:textId="77777777" w:rsidR="00DE3890" w:rsidRPr="005D0BB4" w:rsidRDefault="00DE3890" w:rsidP="00E40C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L’anell consistirà en un cable de coure nu de 35 mm2 o 50 mm2, degudament agafat a les parets de la instal·lació a </w:t>
            </w:r>
            <w:smartTag w:uri="urn:schemas-microsoft-com:office:smarttags" w:element="metricconverter">
              <w:smartTagPr>
                <w:attr w:name="ProductID" w:val="1 metre"/>
              </w:smartTagPr>
              <w:r>
                <w:rPr>
                  <w:rFonts w:ascii="Arial" w:hAnsi="Arial" w:cs="Arial"/>
                </w:rPr>
                <w:t>1 metre</w:t>
              </w:r>
            </w:smartTag>
            <w:r>
              <w:rPr>
                <w:rFonts w:ascii="Arial" w:hAnsi="Arial" w:cs="Arial"/>
              </w:rPr>
              <w:t xml:space="preserve"> del terra (segons instal·lació). </w:t>
            </w:r>
          </w:p>
        </w:tc>
      </w:tr>
      <w:tr w:rsidR="00DE3890" w:rsidRPr="005D0BB4" w14:paraId="24AA0F75" w14:textId="77777777" w:rsidTr="00AD6340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353D09" w14:textId="77777777" w:rsidR="00DE3890" w:rsidRPr="005D0BB4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Connexions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40735C55" w14:textId="77777777" w:rsidR="00DE3890" w:rsidRPr="005D0BB4" w:rsidRDefault="00DE3890" w:rsidP="00E40C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a les derivacions de l’anell de terra interior s’utilitzaran grapes de dos cargols model KBH25.</w:t>
            </w:r>
          </w:p>
        </w:tc>
      </w:tr>
      <w:tr w:rsidR="00DE3890" w:rsidRPr="005D0BB4" w14:paraId="6DF44BA9" w14:textId="77777777" w:rsidTr="00AD6340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1FC888" w14:textId="77777777" w:rsidR="00DE3890" w:rsidRPr="005D0BB4" w:rsidRDefault="00DE3890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7D5CD8C0" w14:textId="77777777" w:rsidR="00DE3890" w:rsidRPr="005D0BB4" w:rsidRDefault="00DE3890" w:rsidP="00E40C17">
            <w:pPr>
              <w:rPr>
                <w:rFonts w:ascii="Arial" w:hAnsi="Arial" w:cs="Arial"/>
              </w:rPr>
            </w:pPr>
          </w:p>
        </w:tc>
      </w:tr>
    </w:tbl>
    <w:p w14:paraId="500793CC" w14:textId="77777777" w:rsidR="00DE3890" w:rsidRDefault="00DE3890" w:rsidP="00DE3890">
      <w:pPr>
        <w:jc w:val="both"/>
        <w:rPr>
          <w:rFonts w:ascii="Arial" w:hAnsi="Arial" w:cs="Arial"/>
          <w:highlight w:val="yellow"/>
        </w:rPr>
      </w:pPr>
    </w:p>
    <w:p w14:paraId="4DBDC742" w14:textId="77777777" w:rsidR="00DE3890" w:rsidRDefault="00DE3890" w:rsidP="00DE3890">
      <w:pPr>
        <w:jc w:val="both"/>
        <w:rPr>
          <w:rFonts w:ascii="Arial" w:hAnsi="Arial" w:cs="Arial"/>
          <w:highlight w:val="yellow"/>
        </w:rPr>
      </w:pPr>
    </w:p>
    <w:p w14:paraId="04921A21" w14:textId="77777777" w:rsidR="0082298F" w:rsidRDefault="0082298F" w:rsidP="00DE3890">
      <w:pPr>
        <w:rPr>
          <w:rFonts w:ascii="Arial" w:hAnsi="Arial" w:cs="Arial"/>
        </w:rPr>
        <w:sectPr w:rsidR="0082298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82298F" w:rsidRPr="008C02C5" w14:paraId="677852B6" w14:textId="77777777" w:rsidTr="00AD6340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74010DB8" w14:textId="77777777" w:rsidR="0082298F" w:rsidRPr="008C02C5" w:rsidRDefault="0082298F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82298F" w:rsidRPr="008C02C5" w14:paraId="67486EC9" w14:textId="77777777" w:rsidTr="00AD6340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0E0A0E86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32DBEE91" w14:textId="77777777" w:rsidR="0082298F" w:rsidRPr="008C02C5" w:rsidRDefault="0082298F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3A5BF9E2" w14:textId="77777777" w:rsidR="0082298F" w:rsidRPr="008C02C5" w:rsidRDefault="0082298F" w:rsidP="00BB1654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</w:tcPr>
          <w:p w14:paraId="758E1855" w14:textId="77777777" w:rsidR="0082298F" w:rsidRPr="008C02C5" w:rsidRDefault="0082298F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82298F" w:rsidRPr="008C02C5" w14:paraId="4B9B05DE" w14:textId="77777777" w:rsidTr="00AD6340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60CF033D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00BC1C6C" w14:textId="77777777" w:rsidR="0082298F" w:rsidRPr="008C02C5" w:rsidRDefault="0082298F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6" w:name="_Toc162261949"/>
            <w:r>
              <w:rPr>
                <w:rFonts w:ascii="Arial" w:hAnsi="Arial" w:cs="Arial"/>
              </w:rPr>
              <w:t>APLIC LED EXTERIOR</w:t>
            </w:r>
            <w:bookmarkEnd w:id="6"/>
            <w:r w:rsidRPr="008C02C5">
              <w:rPr>
                <w:rFonts w:ascii="Arial" w:hAnsi="Arial" w:cs="Arial"/>
              </w:rPr>
              <w:t xml:space="preserve">    </w:t>
            </w:r>
          </w:p>
        </w:tc>
      </w:tr>
      <w:tr w:rsidR="0082298F" w:rsidRPr="008C02C5" w14:paraId="183F8972" w14:textId="77777777" w:rsidTr="00AD6340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153CFD0E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5FC4B423" w14:textId="77777777" w:rsidR="0082298F" w:rsidRPr="008C02C5" w:rsidRDefault="0082298F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7" w:name="_Toc162261950"/>
            <w:r>
              <w:rPr>
                <w:rFonts w:ascii="Arial" w:hAnsi="Arial" w:cs="Arial"/>
              </w:rPr>
              <w:t>PHILIPS</w:t>
            </w:r>
            <w:bookmarkEnd w:id="7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82298F" w:rsidRPr="008C02C5" w14:paraId="71097D3F" w14:textId="77777777" w:rsidTr="00AD6340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58888F03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09E35390" w14:textId="77777777" w:rsidR="0082298F" w:rsidRPr="008C02C5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LED ornamental</w:t>
            </w:r>
            <w:r w:rsidRPr="008C02C5">
              <w:rPr>
                <w:rFonts w:ascii="Arial" w:hAnsi="Arial" w:cs="Arial"/>
              </w:rPr>
              <w:t xml:space="preserve"> </w:t>
            </w:r>
          </w:p>
        </w:tc>
      </w:tr>
    </w:tbl>
    <w:p w14:paraId="1416D419" w14:textId="77777777" w:rsidR="0082298F" w:rsidRPr="008C02C5" w:rsidRDefault="0082298F" w:rsidP="0082298F">
      <w:pPr>
        <w:widowControl/>
        <w:spacing w:line="360" w:lineRule="auto"/>
        <w:jc w:val="both"/>
        <w:rPr>
          <w:rFonts w:ascii="Arial" w:hAnsi="Arial" w:cs="Arial"/>
        </w:rPr>
      </w:pPr>
    </w:p>
    <w:p w14:paraId="4AD38073" w14:textId="77777777" w:rsidR="0082298F" w:rsidRPr="00AD6340" w:rsidRDefault="00813B2D" w:rsidP="00AD6340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1A6A262D">
          <v:line id="_x0000_s2145" style="position:absolute;left:0;text-align:left;z-index:25170227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85pt,17.75pt" to="482.75pt,17.75pt" strokeweight=".5pt"/>
        </w:pict>
      </w:r>
      <w:r w:rsidR="0082298F" w:rsidRPr="00AD6340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044"/>
        <w:gridCol w:w="7595"/>
      </w:tblGrid>
      <w:tr w:rsidR="0082298F" w:rsidRPr="006C5449" w14:paraId="20249F29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F38C8D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Làmpada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5063CFB8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 8W - 24W</w:t>
            </w:r>
          </w:p>
        </w:tc>
      </w:tr>
      <w:tr w:rsidR="0082298F" w:rsidRPr="006C5449" w14:paraId="4DCBE099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7FAAF27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Cos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271E3B0B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 w:rsidRPr="00640392">
              <w:rPr>
                <w:rFonts w:ascii="Arial" w:hAnsi="Arial" w:cs="Arial"/>
              </w:rPr>
              <w:t>nylon 30% refor</w:t>
            </w:r>
            <w:r>
              <w:rPr>
                <w:rFonts w:ascii="Arial" w:hAnsi="Arial" w:cs="Arial"/>
              </w:rPr>
              <w:t>ç</w:t>
            </w:r>
            <w:r w:rsidRPr="00640392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t amb fibra de vidre, resistent</w:t>
            </w:r>
            <w:r w:rsidRPr="00640392">
              <w:rPr>
                <w:rFonts w:ascii="Arial" w:hAnsi="Arial" w:cs="Arial"/>
              </w:rPr>
              <w:t xml:space="preserve"> a</w:t>
            </w:r>
            <w:r>
              <w:rPr>
                <w:rFonts w:ascii="Arial" w:hAnsi="Arial" w:cs="Arial"/>
              </w:rPr>
              <w:t xml:space="preserve"> UV</w:t>
            </w:r>
          </w:p>
        </w:tc>
      </w:tr>
      <w:tr w:rsidR="0082298F" w:rsidRPr="006C5449" w14:paraId="1D7E8F42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17431FD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Òptica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01AE79AD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Feix molt ampli 120º </w:t>
            </w:r>
          </w:p>
        </w:tc>
      </w:tr>
      <w:tr w:rsidR="0082298F" w:rsidRPr="006C5449" w14:paraId="3E051618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B4A8D4E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Vidre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161BA7E7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Policarbonat</w:t>
            </w:r>
          </w:p>
        </w:tc>
      </w:tr>
      <w:tr w:rsidR="0082298F" w:rsidRPr="006C5449" w14:paraId="1FF38720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2D7401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Eficàcia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3EC829AC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lm/W</w:t>
            </w:r>
          </w:p>
        </w:tc>
      </w:tr>
      <w:tr w:rsidR="0082298F" w:rsidRPr="006C5449" w14:paraId="4CA83316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C938FB8" w14:textId="77777777" w:rsidR="0082298F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Temperatura color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23FD6F6B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4000K o 3000K</w:t>
            </w:r>
          </w:p>
        </w:tc>
      </w:tr>
      <w:tr w:rsidR="0082298F" w:rsidRPr="006C5449" w14:paraId="18FF8136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BCBD50" w14:textId="77777777" w:rsidR="0082298F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Garantia flux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42B79C99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 hores</w:t>
            </w:r>
          </w:p>
        </w:tc>
      </w:tr>
      <w:tr w:rsidR="0082298F" w:rsidRPr="006C5449" w14:paraId="76348204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D0CB01D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Grau protecció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0ACD048E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IP65 Classe I IK08</w:t>
            </w:r>
          </w:p>
        </w:tc>
      </w:tr>
      <w:tr w:rsidR="0082298F" w:rsidRPr="006C5449" w14:paraId="28960A16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76CC9C4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038536DA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Blanc o gris</w:t>
            </w:r>
          </w:p>
        </w:tc>
      </w:tr>
      <w:tr w:rsidR="0082298F" w:rsidRPr="006C5449" w14:paraId="6EA19F41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0DAD02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6AB2F659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2298F" w:rsidRPr="006C5449" w14:paraId="64A8906E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67622B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Instal·lació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1E2DF8A5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Fixació a superfície plana</w:t>
            </w:r>
          </w:p>
        </w:tc>
      </w:tr>
      <w:tr w:rsidR="0082298F" w:rsidRPr="006C5449" w14:paraId="55B67C7F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B9B889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3CE91AD0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2298F" w:rsidRPr="006C5449" w14:paraId="2E305667" w14:textId="77777777" w:rsidTr="00AD6340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D2F34B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3BCC7850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2298F" w:rsidRPr="006C5449" w14:paraId="19AE6BCF" w14:textId="77777777" w:rsidTr="00EE2603">
        <w:trPr>
          <w:trHeight w:val="283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F6FE2" w14:textId="77777777" w:rsidR="0082298F" w:rsidRPr="006C5449" w:rsidRDefault="0082298F" w:rsidP="00EE2603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3E900" w14:textId="77777777" w:rsidR="0082298F" w:rsidRPr="006C5449" w:rsidRDefault="0082298F" w:rsidP="00EE26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Coreline Aplique</w:t>
            </w:r>
          </w:p>
        </w:tc>
      </w:tr>
      <w:tr w:rsidR="0082298F" w:rsidRPr="006C5449" w14:paraId="032B1A4D" w14:textId="77777777" w:rsidTr="00EE2603">
        <w:trPr>
          <w:trHeight w:val="283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AB0A0" w14:textId="77777777" w:rsidR="0082298F" w:rsidRPr="006C5449" w:rsidRDefault="0082298F" w:rsidP="00EE2603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6CE74" w14:textId="77777777" w:rsidR="0082298F" w:rsidRPr="006C5449" w:rsidRDefault="0082298F" w:rsidP="00EE26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PHILIPS </w:t>
            </w:r>
            <w:r w:rsidRPr="003B777C">
              <w:rPr>
                <w:rFonts w:ascii="Arial" w:hAnsi="Arial" w:cs="Arial"/>
              </w:rPr>
              <w:t>o similar</w:t>
            </w:r>
          </w:p>
        </w:tc>
      </w:tr>
    </w:tbl>
    <w:p w14:paraId="279CAD81" w14:textId="77777777" w:rsidR="00DE3890" w:rsidRPr="003B777C" w:rsidRDefault="00DE3890" w:rsidP="00DE3890">
      <w:pPr>
        <w:rPr>
          <w:rFonts w:ascii="Arial" w:hAnsi="Arial" w:cs="Arial"/>
        </w:rPr>
      </w:pPr>
    </w:p>
    <w:p w14:paraId="40B8E3D0" w14:textId="77777777" w:rsidR="00DE3890" w:rsidRPr="003B777C" w:rsidRDefault="00DE3890" w:rsidP="00DE3890">
      <w:pPr>
        <w:rPr>
          <w:rFonts w:ascii="Arial" w:hAnsi="Arial" w:cs="Arial"/>
        </w:rPr>
        <w:sectPr w:rsidR="00DE3890" w:rsidRPr="003B777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FB71EE" w14:paraId="32C9D3DF" w14:textId="77777777" w:rsidTr="00931212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10088B04" w14:textId="77777777" w:rsidR="00DE3890" w:rsidRPr="00FB71EE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FB71EE" w14:paraId="180C3C6D" w14:textId="77777777" w:rsidTr="0093121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3D1ED6E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278E3927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16335CBF" w14:textId="77777777" w:rsidR="00DE3890" w:rsidRPr="00FB71EE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4B79BB1E" w14:textId="77777777" w:rsidR="00DE3890" w:rsidRPr="00FB71EE" w:rsidRDefault="001B4463" w:rsidP="00E40C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03/02/2017</w:t>
            </w:r>
          </w:p>
        </w:tc>
      </w:tr>
      <w:tr w:rsidR="00DE3890" w:rsidRPr="00FB71EE" w14:paraId="7139FBAC" w14:textId="77777777" w:rsidTr="0093121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2876E2DD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73E9F3C6" w14:textId="77777777" w:rsidR="00DE3890" w:rsidRPr="00FB71EE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8" w:name="_Toc261341703"/>
            <w:bookmarkStart w:id="9" w:name="_Toc162261951"/>
            <w:r w:rsidRPr="00FB71EE">
              <w:rPr>
                <w:rFonts w:ascii="Arial" w:hAnsi="Arial" w:cs="Arial"/>
              </w:rPr>
              <w:t>ARMARI ELÈCTRIC</w:t>
            </w:r>
            <w:bookmarkEnd w:id="8"/>
            <w:bookmarkEnd w:id="9"/>
          </w:p>
        </w:tc>
      </w:tr>
      <w:tr w:rsidR="00DE3890" w:rsidRPr="00FB71EE" w14:paraId="358C8C24" w14:textId="77777777" w:rsidTr="0093121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5878E25B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54" w:type="dxa"/>
            <w:gridSpan w:val="3"/>
          </w:tcPr>
          <w:p w14:paraId="3090940D" w14:textId="77777777" w:rsidR="00DE3890" w:rsidRPr="00FB71EE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DE3890" w:rsidRPr="00FB71EE" w14:paraId="56F61299" w14:textId="77777777" w:rsidTr="0093121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BE91D9D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6921F663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Protecció equips Baixa Tensió</w:t>
            </w:r>
          </w:p>
        </w:tc>
      </w:tr>
    </w:tbl>
    <w:p w14:paraId="3934613B" w14:textId="77777777" w:rsidR="00DE3890" w:rsidRDefault="00DE3890" w:rsidP="00EB2A69">
      <w:pPr>
        <w:widowControl/>
        <w:spacing w:line="276" w:lineRule="auto"/>
        <w:jc w:val="both"/>
        <w:rPr>
          <w:rFonts w:ascii="Arial" w:hAnsi="Arial" w:cs="Arial"/>
        </w:rPr>
      </w:pPr>
    </w:p>
    <w:p w14:paraId="7F337E55" w14:textId="77777777" w:rsidR="00EB2A69" w:rsidRPr="00931212" w:rsidRDefault="00EB2A69" w:rsidP="00EB2A6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782359A8">
          <v:line id="_x0000_s2178" style="position:absolute;left:0;text-align:left;z-index:251743232" from=".9pt,17.5pt" to="482.8pt,17.5pt" strokeweight=".5pt"/>
        </w:pict>
      </w:r>
      <w:r w:rsidRPr="0093121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921"/>
        <w:gridCol w:w="6718"/>
      </w:tblGrid>
      <w:tr w:rsidR="00EB2A69" w:rsidRPr="00FB71EE" w14:paraId="7A2AA610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5829044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Material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2CE5779E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Xapa d’acer de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FB71EE">
                <w:rPr>
                  <w:rFonts w:ascii="Arial" w:hAnsi="Arial" w:cs="Arial"/>
                </w:rPr>
                <w:t>2 mm</w:t>
              </w:r>
            </w:smartTag>
            <w:r w:rsidRPr="00FB71EE">
              <w:rPr>
                <w:rFonts w:ascii="Arial" w:hAnsi="Arial" w:cs="Arial"/>
              </w:rPr>
              <w:t xml:space="preserve"> de gruix, fabricant </w:t>
            </w:r>
            <w:r>
              <w:rPr>
                <w:rFonts w:ascii="Arial" w:hAnsi="Arial" w:cs="Arial"/>
              </w:rPr>
              <w:t>SCHNEIDER</w:t>
            </w:r>
          </w:p>
        </w:tc>
      </w:tr>
      <w:tr w:rsidR="00EB2A69" w:rsidRPr="00FB71EE" w14:paraId="3CF9A24B" w14:textId="77777777" w:rsidTr="006850F0">
        <w:trPr>
          <w:trHeight w:val="113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131A075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Dimensions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77E59107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600 mm fons, 800 mm ample i 2000 mm alt amb sòcol de 100 mm (altres mides segons projecte) </w:t>
            </w:r>
          </w:p>
        </w:tc>
      </w:tr>
      <w:tr w:rsidR="00EB2A69" w:rsidRPr="00FB71EE" w14:paraId="00D6D8A6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D3EEB0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Tensió nominal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1078AECE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600 V</w:t>
            </w:r>
          </w:p>
        </w:tc>
      </w:tr>
      <w:tr w:rsidR="00EB2A69" w:rsidRPr="00FB71EE" w14:paraId="4FC9FCD4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D421A8A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Tensió d’assaig 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7C010FD9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2.500 V, durant un minut</w:t>
            </w:r>
          </w:p>
        </w:tc>
      </w:tr>
      <w:tr w:rsidR="00EB2A69" w:rsidRPr="00FB71EE" w14:paraId="4BAB92A5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F53ABE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Tensió d’aïllament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64DB49D0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750 V</w:t>
            </w:r>
          </w:p>
        </w:tc>
      </w:tr>
      <w:tr w:rsidR="00EB2A69" w:rsidRPr="00FB71EE" w14:paraId="2656DDEB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2594DE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Intensitat nominal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FB71EE">
              <w:rPr>
                <w:rFonts w:ascii="Arial" w:hAnsi="Arial" w:cs="Arial"/>
                <w:b/>
                <w:bCs/>
              </w:rPr>
              <w:t>embarrat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CCCC2B9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Adequada a cada cas</w:t>
            </w:r>
          </w:p>
        </w:tc>
      </w:tr>
      <w:tr w:rsidR="00EB2A69" w:rsidRPr="00FB71EE" w14:paraId="4E74CD4B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D8C4860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Interruptors d’entrada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39C17A12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Caixa emmotllada </w:t>
            </w:r>
            <w:r>
              <w:rPr>
                <w:rFonts w:ascii="Arial" w:hAnsi="Arial" w:cs="Arial"/>
              </w:rPr>
              <w:t>Schneider</w:t>
            </w:r>
          </w:p>
        </w:tc>
      </w:tr>
      <w:tr w:rsidR="00EB2A69" w:rsidRPr="00FB71EE" w14:paraId="122CED58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F49E65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Contactors-Disjuntors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506D74F6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Adequats a potència de receptor </w:t>
            </w:r>
          </w:p>
        </w:tc>
      </w:tr>
      <w:tr w:rsidR="00EB2A69" w:rsidRPr="00FB71EE" w14:paraId="0321BCB5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99F2A1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Relé</w:t>
            </w:r>
            <w:r w:rsidRPr="00FB71EE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CFDE408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  <w:color w:val="000000"/>
              </w:rPr>
              <w:t>Endollables amb</w:t>
            </w:r>
            <w:r w:rsidRPr="00FB71EE">
              <w:rPr>
                <w:rFonts w:ascii="Arial" w:hAnsi="Arial" w:cs="Arial"/>
              </w:rPr>
              <w:t xml:space="preserve"> base preses davanteres</w:t>
            </w:r>
          </w:p>
        </w:tc>
      </w:tr>
      <w:tr w:rsidR="00EB2A69" w:rsidRPr="00FB71EE" w14:paraId="5C763CCD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512F44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Tallacircuits 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58F1070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APR</w:t>
            </w:r>
          </w:p>
        </w:tc>
      </w:tr>
      <w:tr w:rsidR="00EB2A69" w:rsidRPr="00FB71EE" w14:paraId="2A7F4EDB" w14:textId="77777777" w:rsidTr="006850F0">
        <w:trPr>
          <w:trHeight w:val="17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077371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Diferencials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1BE49044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Adequats a potència de receptor</w:t>
            </w:r>
          </w:p>
        </w:tc>
      </w:tr>
      <w:tr w:rsidR="00EB2A69" w:rsidRPr="00FB71EE" w14:paraId="4B76B8C2" w14:textId="77777777" w:rsidTr="006850F0">
        <w:trPr>
          <w:trHeight w:val="113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00EC57" w14:textId="77777777" w:rsidR="00EB2A69" w:rsidRPr="00FB71EE" w:rsidRDefault="00EB2A69" w:rsidP="006850F0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Marcatge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4B77BC11" w14:textId="77777777" w:rsidR="00EB2A69" w:rsidRPr="00FB71EE" w:rsidRDefault="00EB2A69" w:rsidP="006850F0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CE</w:t>
            </w:r>
          </w:p>
        </w:tc>
      </w:tr>
    </w:tbl>
    <w:p w14:paraId="249AC97D" w14:textId="77777777" w:rsidR="00EB2A69" w:rsidRDefault="00EB2A69" w:rsidP="00EB2A69">
      <w:pPr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page" w:tblpX="4441" w:tblpY="56"/>
        <w:tblOverlap w:val="never"/>
        <w:tblW w:w="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701"/>
        <w:gridCol w:w="1871"/>
      </w:tblGrid>
      <w:tr w:rsidR="00EB2A69" w:rsidRPr="00BC47A8" w14:paraId="5BA53849" w14:textId="77777777" w:rsidTr="006850F0">
        <w:trPr>
          <w:trHeight w:val="113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30802C" w14:textId="77777777" w:rsidR="00EB2A69" w:rsidRPr="00BC47A8" w:rsidRDefault="00EB2A69" w:rsidP="006850F0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BC47A8">
              <w:rPr>
                <w:rFonts w:ascii="Arial" w:hAnsi="Arial" w:cs="Arial"/>
                <w:b/>
                <w:i/>
              </w:rPr>
              <w:t>COLOR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B207EE" w14:textId="77777777" w:rsidR="00EB2A69" w:rsidRPr="00BC47A8" w:rsidRDefault="00EB2A69" w:rsidP="006850F0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BC47A8">
              <w:rPr>
                <w:rFonts w:ascii="Arial" w:hAnsi="Arial" w:cs="Arial"/>
                <w:b/>
                <w:i/>
              </w:rPr>
              <w:t>FUNCIÓ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E6F72C" w14:textId="77777777" w:rsidR="00EB2A69" w:rsidRPr="00BC47A8" w:rsidRDefault="00EB2A69" w:rsidP="006850F0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BC47A8">
              <w:rPr>
                <w:rFonts w:ascii="Arial" w:hAnsi="Arial" w:cs="Arial"/>
                <w:b/>
                <w:i/>
              </w:rPr>
              <w:t>DESCRIPCIÓ</w:t>
            </w:r>
          </w:p>
        </w:tc>
      </w:tr>
      <w:tr w:rsidR="00EB2A69" w:rsidRPr="00BC47A8" w14:paraId="293D4329" w14:textId="77777777" w:rsidTr="006850F0">
        <w:trPr>
          <w:trHeight w:val="113"/>
        </w:trPr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C6D3889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Vermell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51ECED0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+24VDC</w:t>
            </w:r>
          </w:p>
        </w:tc>
        <w:tc>
          <w:tcPr>
            <w:tcW w:w="187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9F0E2E4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Positiu 24VDC</w:t>
            </w:r>
          </w:p>
        </w:tc>
      </w:tr>
      <w:tr w:rsidR="00EB2A69" w:rsidRPr="00BC47A8" w14:paraId="38037A69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4638F6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Gris/negre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0410A1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0VDC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FED378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Negatiu 24VDC</w:t>
            </w:r>
          </w:p>
        </w:tc>
      </w:tr>
      <w:tr w:rsidR="00EB2A69" w:rsidRPr="00BC47A8" w14:paraId="3CAC9719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7BE37C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Groc 0.5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D307FA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I PLC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E5EC72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Entrada PLC</w:t>
            </w:r>
          </w:p>
        </w:tc>
      </w:tr>
      <w:tr w:rsidR="00EB2A69" w:rsidRPr="00BC47A8" w14:paraId="4BD0F781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2D7113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Blanc 0.5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57BB53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O PLC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BA1554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Sortida PLC</w:t>
            </w:r>
          </w:p>
        </w:tc>
      </w:tr>
      <w:tr w:rsidR="00EB2A69" w:rsidRPr="00BC47A8" w14:paraId="161CD8B1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B3EE59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 xml:space="preserve">Apantallat Gris 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CBA80B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I PLC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FA946C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Entrada analògica</w:t>
            </w:r>
          </w:p>
        </w:tc>
      </w:tr>
      <w:tr w:rsidR="00EB2A69" w:rsidRPr="00BC47A8" w14:paraId="3B9CC668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B1AF87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Marró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A7B4D9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24 VAC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D1A467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Fase</w:t>
            </w:r>
          </w:p>
        </w:tc>
      </w:tr>
      <w:tr w:rsidR="00EB2A69" w:rsidRPr="00BC47A8" w14:paraId="7C09E81C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744619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Blau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B1D70A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24 VAC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93900C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Neutre</w:t>
            </w:r>
          </w:p>
        </w:tc>
      </w:tr>
      <w:tr w:rsidR="00EB2A69" w:rsidRPr="00BC47A8" w14:paraId="0CD37DC0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1A6C84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Segons fase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C1BE9F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220 I 24 VAC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BABC37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Fase</w:t>
            </w:r>
          </w:p>
        </w:tc>
      </w:tr>
      <w:tr w:rsidR="00EB2A69" w:rsidRPr="00BC47A8" w14:paraId="3201B105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8BD44A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Blau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5BF4CD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220 I 24 VAC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B0EC0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Neutre</w:t>
            </w:r>
          </w:p>
        </w:tc>
      </w:tr>
      <w:tr w:rsidR="00EB2A69" w:rsidRPr="00BC47A8" w14:paraId="35D5FE78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F0DB6C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Marró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1E601B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Fase R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59A32F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 xml:space="preserve">Trifàsica </w:t>
            </w:r>
          </w:p>
        </w:tc>
      </w:tr>
      <w:tr w:rsidR="00EB2A69" w:rsidRPr="00BC47A8" w14:paraId="6EB19EB8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900481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Negre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09AA92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Fase S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E1777C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Trifàsica</w:t>
            </w:r>
          </w:p>
        </w:tc>
      </w:tr>
      <w:tr w:rsidR="00EB2A69" w:rsidRPr="00BC47A8" w14:paraId="034365F0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22EE68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Gris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20E578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Fase T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1016B2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Trifàsica</w:t>
            </w:r>
          </w:p>
        </w:tc>
      </w:tr>
      <w:tr w:rsidR="00EB2A69" w:rsidRPr="00BC47A8" w14:paraId="507E9CC3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AA4F4D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Blau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B10FC5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Neutre</w:t>
            </w:r>
          </w:p>
        </w:tc>
        <w:tc>
          <w:tcPr>
            <w:tcW w:w="18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B6DE65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Neutre</w:t>
            </w:r>
          </w:p>
        </w:tc>
      </w:tr>
      <w:tr w:rsidR="00EB2A69" w:rsidRPr="00BC47A8" w14:paraId="21BAF052" w14:textId="77777777" w:rsidTr="006850F0">
        <w:trPr>
          <w:trHeight w:val="113"/>
        </w:trPr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14:paraId="2450B70A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Groc/verd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14:paraId="478AB813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Terra</w:t>
            </w:r>
          </w:p>
        </w:tc>
        <w:tc>
          <w:tcPr>
            <w:tcW w:w="1871" w:type="dxa"/>
            <w:tcBorders>
              <w:top w:val="dotted" w:sz="4" w:space="0" w:color="auto"/>
            </w:tcBorders>
            <w:vAlign w:val="center"/>
          </w:tcPr>
          <w:p w14:paraId="2FC488A5" w14:textId="77777777" w:rsidR="00EB2A69" w:rsidRPr="00AF7810" w:rsidRDefault="00EB2A69" w:rsidP="006850F0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810">
              <w:rPr>
                <w:rFonts w:ascii="Arial" w:hAnsi="Arial" w:cs="Arial"/>
                <w:sz w:val="18"/>
                <w:szCs w:val="18"/>
              </w:rPr>
              <w:t>Cablejat de terra</w:t>
            </w:r>
          </w:p>
        </w:tc>
      </w:tr>
    </w:tbl>
    <w:p w14:paraId="1BA22D1E" w14:textId="77777777" w:rsidR="00EB2A69" w:rsidRPr="0029297B" w:rsidRDefault="00EB2A69" w:rsidP="00EB2A6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ORDRE COLORS CABLEJAT     </w:t>
      </w:r>
    </w:p>
    <w:p w14:paraId="37A99BA2" w14:textId="77777777" w:rsidR="00EB2A69" w:rsidRDefault="00EB2A69" w:rsidP="00EB2A69">
      <w:pPr>
        <w:jc w:val="both"/>
        <w:rPr>
          <w:rFonts w:ascii="Arial" w:hAnsi="Arial" w:cs="Arial"/>
        </w:rPr>
      </w:pPr>
    </w:p>
    <w:p w14:paraId="00C4777D" w14:textId="77777777" w:rsidR="00EB2A69" w:rsidRDefault="00EB2A69" w:rsidP="00EB2A69">
      <w:pPr>
        <w:jc w:val="both"/>
        <w:rPr>
          <w:rFonts w:ascii="Arial" w:hAnsi="Arial" w:cs="Arial"/>
        </w:rPr>
      </w:pPr>
    </w:p>
    <w:p w14:paraId="0C289D87" w14:textId="77777777" w:rsidR="00EB2A69" w:rsidRDefault="00EB2A69" w:rsidP="00EB2A69">
      <w:pPr>
        <w:jc w:val="both"/>
        <w:rPr>
          <w:rFonts w:ascii="Arial" w:hAnsi="Arial" w:cs="Arial"/>
        </w:rPr>
      </w:pPr>
    </w:p>
    <w:p w14:paraId="0D2FF07B" w14:textId="77777777" w:rsidR="00EB2A69" w:rsidRDefault="00EB2A69" w:rsidP="00EB2A69">
      <w:pPr>
        <w:jc w:val="both"/>
        <w:rPr>
          <w:rFonts w:ascii="Arial" w:hAnsi="Arial" w:cs="Arial"/>
        </w:rPr>
      </w:pPr>
    </w:p>
    <w:p w14:paraId="032952A7" w14:textId="77777777" w:rsidR="00EB2A69" w:rsidRDefault="00EB2A69" w:rsidP="00EB2A69">
      <w:pPr>
        <w:jc w:val="both"/>
        <w:rPr>
          <w:rFonts w:ascii="Arial" w:hAnsi="Arial" w:cs="Arial"/>
        </w:rPr>
      </w:pPr>
    </w:p>
    <w:p w14:paraId="63546FB9" w14:textId="77777777" w:rsidR="00EB2A69" w:rsidRDefault="00EB2A69" w:rsidP="00EB2A69">
      <w:pPr>
        <w:jc w:val="both"/>
        <w:rPr>
          <w:rFonts w:ascii="Arial" w:hAnsi="Arial" w:cs="Arial"/>
        </w:rPr>
      </w:pPr>
    </w:p>
    <w:p w14:paraId="394F045C" w14:textId="77777777" w:rsidR="00EB2A69" w:rsidRDefault="00EB2A69" w:rsidP="00EB2A69">
      <w:pPr>
        <w:jc w:val="both"/>
        <w:rPr>
          <w:rFonts w:ascii="Arial" w:hAnsi="Arial" w:cs="Arial"/>
        </w:rPr>
      </w:pPr>
    </w:p>
    <w:p w14:paraId="2766FEB0" w14:textId="77777777" w:rsidR="00EB2A69" w:rsidRDefault="00EB2A69" w:rsidP="00EB2A69">
      <w:pPr>
        <w:jc w:val="both"/>
        <w:rPr>
          <w:rFonts w:ascii="Arial" w:hAnsi="Arial" w:cs="Arial"/>
        </w:rPr>
      </w:pPr>
    </w:p>
    <w:p w14:paraId="3545616E" w14:textId="77777777" w:rsidR="00EB2A69" w:rsidRDefault="00EB2A69" w:rsidP="00EB2A69">
      <w:pPr>
        <w:jc w:val="both"/>
        <w:rPr>
          <w:rFonts w:ascii="Arial" w:hAnsi="Arial" w:cs="Arial"/>
        </w:rPr>
      </w:pPr>
    </w:p>
    <w:p w14:paraId="41B79B58" w14:textId="77777777" w:rsidR="00EB2A69" w:rsidRDefault="00EB2A69" w:rsidP="00EB2A69">
      <w:pPr>
        <w:jc w:val="both"/>
        <w:rPr>
          <w:rFonts w:ascii="Arial" w:hAnsi="Arial" w:cs="Arial"/>
        </w:rPr>
      </w:pPr>
    </w:p>
    <w:p w14:paraId="3BCF4567" w14:textId="77777777" w:rsidR="00EB2A69" w:rsidRDefault="00EB2A69" w:rsidP="00EB2A69">
      <w:pPr>
        <w:jc w:val="both"/>
        <w:rPr>
          <w:rFonts w:ascii="Arial" w:hAnsi="Arial" w:cs="Arial"/>
        </w:rPr>
      </w:pPr>
    </w:p>
    <w:p w14:paraId="19A6505E" w14:textId="77777777" w:rsidR="00EB2A69" w:rsidRDefault="00EB2A69" w:rsidP="00EB2A69">
      <w:pPr>
        <w:jc w:val="both"/>
        <w:rPr>
          <w:rFonts w:ascii="Arial" w:hAnsi="Arial" w:cs="Arial"/>
        </w:rPr>
      </w:pPr>
    </w:p>
    <w:p w14:paraId="1C65F8B9" w14:textId="77777777" w:rsidR="00EB2A69" w:rsidRDefault="00EB2A69" w:rsidP="00EB2A69">
      <w:pPr>
        <w:jc w:val="both"/>
        <w:rPr>
          <w:rFonts w:ascii="Arial" w:hAnsi="Arial" w:cs="Arial"/>
        </w:rPr>
      </w:pPr>
    </w:p>
    <w:p w14:paraId="0F038B21" w14:textId="77777777" w:rsidR="00EB2A69" w:rsidRDefault="00EB2A69" w:rsidP="00EB2A69">
      <w:pPr>
        <w:jc w:val="both"/>
        <w:rPr>
          <w:rFonts w:ascii="Arial" w:hAnsi="Arial" w:cs="Arial"/>
        </w:rPr>
      </w:pPr>
    </w:p>
    <w:p w14:paraId="15FD3420" w14:textId="77777777" w:rsidR="00EB2A69" w:rsidRDefault="00EB2A69" w:rsidP="00EB2A69">
      <w:pPr>
        <w:jc w:val="both"/>
        <w:rPr>
          <w:rFonts w:ascii="Arial" w:hAnsi="Arial" w:cs="Arial"/>
        </w:rPr>
      </w:pPr>
    </w:p>
    <w:p w14:paraId="2DC57FE0" w14:textId="77777777" w:rsidR="00EB2A69" w:rsidRDefault="00EB2A69" w:rsidP="00EB2A69">
      <w:pPr>
        <w:jc w:val="both"/>
        <w:rPr>
          <w:rFonts w:ascii="Arial" w:hAnsi="Arial" w:cs="Arial"/>
        </w:rPr>
      </w:pPr>
    </w:p>
    <w:p w14:paraId="0CC77C76" w14:textId="77777777" w:rsidR="00EB2A69" w:rsidRDefault="00EB2A69" w:rsidP="00EB2A69">
      <w:pPr>
        <w:jc w:val="both"/>
        <w:rPr>
          <w:rFonts w:ascii="Arial" w:hAnsi="Arial" w:cs="Arial"/>
        </w:rPr>
      </w:pPr>
    </w:p>
    <w:p w14:paraId="5BFE644D" w14:textId="77777777" w:rsidR="00EB2A69" w:rsidRPr="00931212" w:rsidRDefault="00EB2A69" w:rsidP="00EB2A69">
      <w:pPr>
        <w:jc w:val="both"/>
        <w:rPr>
          <w:rFonts w:ascii="Arial" w:hAnsi="Arial" w:cs="Arial"/>
        </w:rPr>
      </w:pPr>
    </w:p>
    <w:p w14:paraId="495AC8F8" w14:textId="77777777" w:rsidR="00EB2A69" w:rsidRPr="003B777C" w:rsidRDefault="00EB2A69" w:rsidP="00EB2A69">
      <w:pPr>
        <w:spacing w:after="120"/>
        <w:jc w:val="both"/>
        <w:rPr>
          <w:rFonts w:ascii="Arial" w:hAnsi="Arial" w:cs="Arial"/>
          <w:b/>
          <w:bCs/>
          <w:u w:val="single"/>
        </w:rPr>
      </w:pPr>
      <w:r w:rsidRPr="003B777C">
        <w:rPr>
          <w:rFonts w:ascii="Arial" w:hAnsi="Arial" w:cs="Arial"/>
          <w:b/>
          <w:bCs/>
          <w:u w:val="single"/>
        </w:rPr>
        <w:t>PROVES</w:t>
      </w:r>
    </w:p>
    <w:p w14:paraId="3ADCBA9F" w14:textId="77777777" w:rsidR="00EB2A69" w:rsidRPr="003B777C" w:rsidRDefault="00EB2A69" w:rsidP="00EB2A69">
      <w:pPr>
        <w:numPr>
          <w:ilvl w:val="0"/>
          <w:numId w:val="2"/>
        </w:numPr>
        <w:spacing w:after="120"/>
        <w:ind w:left="227" w:hanging="227"/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Rigidesa dielèctrica</w:t>
      </w:r>
    </w:p>
    <w:p w14:paraId="40F02826" w14:textId="77777777" w:rsidR="00EB2A69" w:rsidRPr="003B777C" w:rsidRDefault="00EB2A69" w:rsidP="00EB2A69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Compliment (amb certificat) de la norma EUROPEA EN60204-1 referent a:</w:t>
      </w:r>
    </w:p>
    <w:p w14:paraId="58411118" w14:textId="77777777" w:rsidR="00EB2A69" w:rsidRPr="003B777C" w:rsidRDefault="00EB2A69" w:rsidP="00EB2A69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Continuïtat del circuit de protecció, Article 20.2</w:t>
      </w:r>
    </w:p>
    <w:p w14:paraId="5339B702" w14:textId="77777777" w:rsidR="00EB2A69" w:rsidRPr="003B777C" w:rsidRDefault="00EB2A69" w:rsidP="00EB2A69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Resistència d’aïllament, Article 20.3</w:t>
      </w:r>
    </w:p>
    <w:p w14:paraId="682EBA24" w14:textId="77777777" w:rsidR="00EB2A69" w:rsidRPr="003B777C" w:rsidRDefault="00EB2A69" w:rsidP="00EB2A69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Tensió aplicada, Article 20.4</w:t>
      </w:r>
    </w:p>
    <w:p w14:paraId="63A7DEED" w14:textId="77777777" w:rsidR="00EB2A69" w:rsidRPr="009C7165" w:rsidRDefault="00EB2A69" w:rsidP="00EB2A69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9C7165">
        <w:rPr>
          <w:rFonts w:ascii="Arial" w:hAnsi="Arial" w:cs="Arial"/>
        </w:rPr>
        <w:t>Protecció contra les tensions residuals, Article 20.5 i 6,2,3</w:t>
      </w:r>
    </w:p>
    <w:p w14:paraId="3A2020DC" w14:textId="77777777" w:rsidR="00EB2A69" w:rsidRDefault="00EB2A69" w:rsidP="00EB2A69">
      <w:pPr>
        <w:jc w:val="both"/>
        <w:rPr>
          <w:rFonts w:ascii="Arial" w:hAnsi="Arial" w:cs="Arial"/>
        </w:rPr>
        <w:sectPr w:rsidR="00EB2A69" w:rsidSect="00EB2A69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8B1039" w14:paraId="3756AFD5" w14:textId="77777777" w:rsidTr="00EB2A69">
        <w:trPr>
          <w:trHeight w:val="284"/>
          <w:jc w:val="center"/>
        </w:trPr>
        <w:tc>
          <w:tcPr>
            <w:tcW w:w="9639" w:type="dxa"/>
            <w:gridSpan w:val="4"/>
            <w:shd w:val="clear" w:color="auto" w:fill="C6D9F1" w:themeFill="text2" w:themeFillTint="33"/>
            <w:vAlign w:val="center"/>
          </w:tcPr>
          <w:p w14:paraId="12FAB74D" w14:textId="77777777" w:rsidR="00DE3890" w:rsidRPr="008B1039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B1039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8B1039" w14:paraId="53531D3A" w14:textId="77777777" w:rsidTr="00EB2A6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13A45453" w14:textId="77777777" w:rsidR="00DE3890" w:rsidRPr="008B1039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B1039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470" w:type="dxa"/>
          </w:tcPr>
          <w:p w14:paraId="2243B4BE" w14:textId="77777777" w:rsidR="00DE3890" w:rsidRPr="008B1039" w:rsidRDefault="00396E17" w:rsidP="00E40C17">
            <w:pPr>
              <w:jc w:val="both"/>
              <w:rPr>
                <w:rFonts w:ascii="Arial" w:hAnsi="Arial" w:cs="Arial"/>
              </w:rPr>
            </w:pPr>
            <w:r w:rsidRPr="00880425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BT</w:t>
            </w:r>
          </w:p>
        </w:tc>
        <w:tc>
          <w:tcPr>
            <w:tcW w:w="835" w:type="dxa"/>
            <w:shd w:val="clear" w:color="auto" w:fill="E6E6E6"/>
          </w:tcPr>
          <w:p w14:paraId="1A79A688" w14:textId="77777777" w:rsidR="00DE3890" w:rsidRPr="008B1039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8B1039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518" w:type="dxa"/>
          </w:tcPr>
          <w:p w14:paraId="47F66A26" w14:textId="77777777" w:rsidR="00DE3890" w:rsidRPr="008B1039" w:rsidRDefault="00DE3890" w:rsidP="00E40C17">
            <w:pPr>
              <w:jc w:val="center"/>
              <w:rPr>
                <w:rFonts w:ascii="Arial" w:hAnsi="Arial" w:cs="Arial"/>
              </w:rPr>
            </w:pPr>
            <w:r w:rsidRPr="008B1039">
              <w:rPr>
                <w:rFonts w:ascii="Arial" w:hAnsi="Arial" w:cs="Arial"/>
              </w:rPr>
              <w:t>25/02/2010</w:t>
            </w:r>
          </w:p>
        </w:tc>
      </w:tr>
      <w:tr w:rsidR="00DE3890" w:rsidRPr="008B1039" w14:paraId="02759201" w14:textId="77777777" w:rsidTr="00EB2A6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369529B7" w14:textId="77777777" w:rsidR="00DE3890" w:rsidRPr="008B1039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B1039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823" w:type="dxa"/>
            <w:gridSpan w:val="3"/>
          </w:tcPr>
          <w:p w14:paraId="136E1DB0" w14:textId="77777777" w:rsidR="00DE3890" w:rsidRPr="008B1039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0" w:name="_Toc260816258"/>
            <w:bookmarkStart w:id="11" w:name="_Toc261341704"/>
            <w:bookmarkStart w:id="12" w:name="_Toc162261952"/>
            <w:r w:rsidRPr="008B1039">
              <w:rPr>
                <w:rFonts w:ascii="Arial" w:hAnsi="Arial" w:cs="Arial"/>
              </w:rPr>
              <w:t>ARMARI ENLLUMENAT</w:t>
            </w:r>
            <w:bookmarkEnd w:id="10"/>
            <w:bookmarkEnd w:id="11"/>
            <w:bookmarkEnd w:id="12"/>
          </w:p>
        </w:tc>
      </w:tr>
      <w:tr w:rsidR="00DE3890" w:rsidRPr="008B1039" w14:paraId="5D9AA490" w14:textId="77777777" w:rsidTr="00EB2A6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736ED227" w14:textId="77777777" w:rsidR="00DE3890" w:rsidRPr="008B1039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B1039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823" w:type="dxa"/>
            <w:gridSpan w:val="3"/>
          </w:tcPr>
          <w:p w14:paraId="7D811F4C" w14:textId="77777777" w:rsidR="00DE3890" w:rsidRPr="008B1039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DE3890" w:rsidRPr="008B1039" w14:paraId="454A0178" w14:textId="77777777" w:rsidTr="00EB2A6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10A80F31" w14:textId="77777777" w:rsidR="00DE3890" w:rsidRPr="008B1039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B1039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823" w:type="dxa"/>
            <w:gridSpan w:val="3"/>
          </w:tcPr>
          <w:p w14:paraId="1A5B8D57" w14:textId="77777777" w:rsidR="00DE3890" w:rsidRPr="008B1039" w:rsidRDefault="00DE3890" w:rsidP="00E40C17">
            <w:pPr>
              <w:jc w:val="both"/>
              <w:rPr>
                <w:rFonts w:ascii="Arial" w:hAnsi="Arial" w:cs="Arial"/>
              </w:rPr>
            </w:pPr>
            <w:r w:rsidRPr="008B1039">
              <w:rPr>
                <w:rFonts w:ascii="Arial" w:hAnsi="Arial" w:cs="Arial"/>
              </w:rPr>
              <w:t xml:space="preserve">Armari general d’enllumenat </w:t>
            </w:r>
          </w:p>
        </w:tc>
      </w:tr>
    </w:tbl>
    <w:p w14:paraId="432741A5" w14:textId="77777777" w:rsidR="00DE3890" w:rsidRPr="008B1039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540E23BE" w14:textId="77777777" w:rsidR="00DE3890" w:rsidRPr="00931212" w:rsidRDefault="00813B2D" w:rsidP="00931212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4DE61F98">
          <v:line id="_x0000_s2099" style="position:absolute;left:0;text-align:left;z-index:251649024;mso-position-horizontal:left" from="0,17pt" to="481.9pt,17pt" strokeweight=".5pt"/>
        </w:pict>
      </w:r>
      <w:r w:rsidR="0093121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3096"/>
        <w:gridCol w:w="6543"/>
      </w:tblGrid>
      <w:tr w:rsidR="00DE3890" w:rsidRPr="00A75A48" w14:paraId="6789EC39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D7E10D5" w14:textId="77777777" w:rsidR="00DE3890" w:rsidRPr="00A75A48" w:rsidRDefault="00DE3890" w:rsidP="00E40C17">
            <w:pPr>
              <w:rPr>
                <w:rFonts w:ascii="Arial" w:hAnsi="Arial" w:cs="Arial"/>
                <w:b/>
              </w:rPr>
            </w:pPr>
            <w:r w:rsidRPr="00A75A48">
              <w:rPr>
                <w:rFonts w:ascii="Arial" w:hAnsi="Arial" w:cs="Arial"/>
                <w:b/>
              </w:rPr>
              <w:t>Quadre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285888EE" w14:textId="77777777" w:rsidR="00DE3890" w:rsidRPr="00A75A48" w:rsidRDefault="005B660E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Armari marca HIMEL </w:t>
            </w:r>
            <w:r w:rsidR="00DE3890" w:rsidRPr="00A75A48">
              <w:rPr>
                <w:rFonts w:ascii="Arial" w:hAnsi="Arial" w:cs="Arial"/>
              </w:rPr>
              <w:t xml:space="preserve">tipus </w:t>
            </w:r>
            <w:r w:rsidR="00DE3890">
              <w:rPr>
                <w:rFonts w:ascii="Arial" w:hAnsi="Arial" w:cs="Arial"/>
              </w:rPr>
              <w:t>CRN/CRD</w:t>
            </w:r>
            <w:r w:rsidR="00DE3890" w:rsidRPr="00A75A48">
              <w:rPr>
                <w:rFonts w:ascii="Arial" w:hAnsi="Arial" w:cs="Arial"/>
              </w:rPr>
              <w:t xml:space="preserve"> amb muntatge interior </w:t>
            </w:r>
            <w:r w:rsidR="00DE3890">
              <w:rPr>
                <w:rFonts w:ascii="Arial" w:hAnsi="Arial" w:cs="Arial"/>
              </w:rPr>
              <w:t>modular DINIMEL</w:t>
            </w:r>
            <w:r w:rsidR="001602D7">
              <w:rPr>
                <w:rFonts w:ascii="Arial" w:hAnsi="Arial" w:cs="Arial"/>
              </w:rPr>
              <w:t xml:space="preserve"> o similar</w:t>
            </w:r>
            <w:r w:rsidR="00DE3890">
              <w:rPr>
                <w:rFonts w:ascii="Arial" w:hAnsi="Arial" w:cs="Arial"/>
              </w:rPr>
              <w:t>, amb 30% d’espais lliures a muntatge final</w:t>
            </w:r>
          </w:p>
        </w:tc>
      </w:tr>
      <w:tr w:rsidR="00DE3890" w:rsidRPr="00A75A48" w14:paraId="78A5B0E6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13837C6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Barres de repartiment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54C08470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Barres de repartiment modular de 4 pols LEGRAND (intensitat segons projecte)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532A1388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7805D32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Magnetotèrmics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2840188" w14:textId="77777777" w:rsidR="00DE3890" w:rsidRDefault="00DE3890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Intensitat &gt;= 63A : tipus C120H de Schneider electric</w:t>
            </w:r>
          </w:p>
          <w:p w14:paraId="7D3BAB59" w14:textId="77777777" w:rsidR="00DE3890" w:rsidRDefault="00DE3890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Intensitat &lt; 63A :   tipus C60H de Schneider electric</w:t>
            </w:r>
          </w:p>
          <w:p w14:paraId="75297994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A75A48">
              <w:rPr>
                <w:rFonts w:ascii="Arial" w:hAnsi="Arial" w:cs="Arial"/>
              </w:rPr>
              <w:t>alibre</w:t>
            </w:r>
            <w:r>
              <w:rPr>
                <w:rFonts w:ascii="Arial" w:hAnsi="Arial" w:cs="Arial"/>
              </w:rPr>
              <w:t>s</w:t>
            </w:r>
            <w:r w:rsidRPr="00A75A48">
              <w:rPr>
                <w:rFonts w:ascii="Arial" w:hAnsi="Arial" w:cs="Arial"/>
              </w:rPr>
              <w:t xml:space="preserve"> segons projecte</w:t>
            </w:r>
          </w:p>
        </w:tc>
      </w:tr>
      <w:tr w:rsidR="00DE3890" w:rsidRPr="00A75A48" w14:paraId="4DF6551C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03C307C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 xml:space="preserve">Diferencials 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701CC3FC" w14:textId="77777777" w:rsidR="00DE3890" w:rsidRDefault="00DE3890" w:rsidP="00A011A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Muntatge individual: Tipus VIGI C120 o C60 de Schneider                                                                            electric classe A “si” i selectius</w:t>
            </w:r>
            <w:r w:rsidR="005B660E">
              <w:rPr>
                <w:rFonts w:ascii="Arial" w:hAnsi="Arial" w:cs="Arial"/>
              </w:rPr>
              <w:t xml:space="preserve"> </w:t>
            </w:r>
          </w:p>
          <w:p w14:paraId="1A978A91" w14:textId="77777777" w:rsidR="00DE3890" w:rsidRDefault="00DE3890" w:rsidP="00A011A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Muntatge conjunt: </w:t>
            </w:r>
            <w:r w:rsidRPr="00A75A48">
              <w:rPr>
                <w:rFonts w:ascii="Arial" w:hAnsi="Arial" w:cs="Arial"/>
              </w:rPr>
              <w:t xml:space="preserve">Tipus ID </w:t>
            </w:r>
            <w:r>
              <w:rPr>
                <w:rFonts w:ascii="Arial" w:hAnsi="Arial" w:cs="Arial"/>
              </w:rPr>
              <w:t>classe A “si” i selectius</w:t>
            </w:r>
            <w:r w:rsidRPr="00A75A48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Schneider electric</w:t>
            </w:r>
          </w:p>
          <w:p w14:paraId="42ABA56E" w14:textId="77777777" w:rsidR="00DE3890" w:rsidRPr="00A75A48" w:rsidRDefault="001602D7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Vegeu</w:t>
            </w:r>
            <w:r w:rsidR="00DE3890" w:rsidRPr="00A75A48">
              <w:rPr>
                <w:rFonts w:ascii="Arial" w:hAnsi="Arial" w:cs="Arial"/>
              </w:rPr>
              <w:t xml:space="preserve"> esquema per regulacions.</w:t>
            </w:r>
          </w:p>
        </w:tc>
      </w:tr>
      <w:tr w:rsidR="00DE3890" w:rsidRPr="00A75A48" w14:paraId="30339C55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E2BFF71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Protecció de sobretensions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78F37DF2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 xml:space="preserve">Phoenix Contact </w:t>
            </w:r>
            <w:r>
              <w:rPr>
                <w:rFonts w:ascii="Arial" w:hAnsi="Arial" w:cs="Arial"/>
              </w:rPr>
              <w:t>(segons esquemes)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49A949A8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701469D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Contactors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16FED7CB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Schneider electric 4P 40A 230V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4C5B708F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E7B93BC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Telerruptors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5DF8E1A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Schneider electric</w:t>
            </w:r>
            <w:r w:rsidRPr="00A75A48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1P 16A </w:t>
            </w:r>
            <w:r w:rsidRPr="00A75A48">
              <w:rPr>
                <w:rFonts w:ascii="Arial" w:hAnsi="Arial" w:cs="Arial"/>
              </w:rPr>
              <w:t>amb comandament manual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1643F7E9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F9F41D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Fusibles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1216F865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Schneider electric DF6-AB10, amb cartutx 10,3x38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55C434CC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8A687B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Bornes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00D7116D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 xml:space="preserve">Phoenix Contact </w:t>
            </w:r>
            <w:r>
              <w:rPr>
                <w:rFonts w:ascii="Arial" w:hAnsi="Arial" w:cs="Arial"/>
              </w:rPr>
              <w:t>UK, segons intensitat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0C909ABE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2A6AC6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Senyalització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D4F0C1D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 xml:space="preserve">Segons estàndard CAT </w:t>
            </w:r>
          </w:p>
        </w:tc>
      </w:tr>
      <w:tr w:rsidR="00DE3890" w:rsidRPr="00A75A48" w14:paraId="7D8AB4EE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28D1536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Cèl·lula fotoelèctrica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19737636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RF-10 de RODMAN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25DEC91C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D4BFAF5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Programador horari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76E76370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Schneider electric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649477EC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ED5EFBD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Botoneres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205B2B2F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Schneider electric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764E7EBA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EC98E60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Polsadors de camp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0567B319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Simon IP65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3D1ED141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608BB3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Interruptors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5EDC1BAE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Simon IP65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2BCE6F6F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24E8BCB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Endolls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7A55DB23" w14:textId="77777777" w:rsidR="00DE3890" w:rsidRDefault="00DE3890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Schuko </w:t>
            </w:r>
            <w:smartTag w:uri="urn:schemas-microsoft-com:office:smarttags" w:element="metricconverter">
              <w:smartTagPr>
                <w:attr w:name="ProductID" w:val="16 A"/>
              </w:smartTagPr>
              <w:r>
                <w:rPr>
                  <w:rFonts w:ascii="Arial" w:hAnsi="Arial" w:cs="Arial"/>
                </w:rPr>
                <w:t>16 A</w:t>
              </w:r>
            </w:smartTag>
            <w:r>
              <w:rPr>
                <w:rFonts w:ascii="Arial" w:hAnsi="Arial" w:cs="Arial"/>
              </w:rPr>
              <w:t>, Simon IP65</w:t>
            </w:r>
            <w:r w:rsidR="005B660E">
              <w:rPr>
                <w:rFonts w:ascii="Arial" w:hAnsi="Arial" w:cs="Arial"/>
              </w:rPr>
              <w:t xml:space="preserve"> </w:t>
            </w:r>
          </w:p>
          <w:p w14:paraId="4AC4B93D" w14:textId="77777777" w:rsidR="00DE3890" w:rsidRDefault="00DE3890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Presa 230 V BJC</w:t>
            </w:r>
            <w:r w:rsidR="005B660E">
              <w:rPr>
                <w:rFonts w:ascii="Arial" w:hAnsi="Arial" w:cs="Arial"/>
              </w:rPr>
              <w:t xml:space="preserve"> </w:t>
            </w:r>
          </w:p>
          <w:p w14:paraId="780325CF" w14:textId="77777777" w:rsidR="00DE3890" w:rsidRPr="00A75A48" w:rsidRDefault="00DE3890" w:rsidP="005B66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Presa 400 V BJC</w:t>
            </w:r>
            <w:r w:rsidR="001602D7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3C10CCF4" w14:textId="77777777" w:rsidTr="00931212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95CB45" w14:textId="77777777" w:rsidR="00DE3890" w:rsidRPr="00AB3FAB" w:rsidRDefault="00DE3890" w:rsidP="00E40C17">
            <w:pPr>
              <w:rPr>
                <w:rFonts w:ascii="Arial" w:hAnsi="Arial" w:cs="Arial"/>
                <w:b/>
              </w:rPr>
            </w:pPr>
            <w:r w:rsidRPr="00AB3FAB">
              <w:rPr>
                <w:rFonts w:ascii="Arial" w:hAnsi="Arial" w:cs="Arial"/>
                <w:b/>
              </w:rPr>
              <w:t>Cablejat interior</w:t>
            </w: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72A3D6A7" w14:textId="77777777" w:rsidR="00DE3890" w:rsidRDefault="00DE3890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Instal·lacions industrials:</w:t>
            </w:r>
            <w:r w:rsidRPr="003B777C">
              <w:rPr>
                <w:rFonts w:ascii="Arial" w:hAnsi="Arial" w:cs="Arial"/>
              </w:rPr>
              <w:t xml:space="preserve"> H07V-K</w:t>
            </w:r>
          </w:p>
          <w:p w14:paraId="126EB48A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Oficines: </w:t>
            </w:r>
            <w:r w:rsidRPr="00AB3FAB">
              <w:t xml:space="preserve">ES07Z1-K </w:t>
            </w:r>
          </w:p>
        </w:tc>
      </w:tr>
    </w:tbl>
    <w:p w14:paraId="6B9376AB" w14:textId="77777777" w:rsidR="00600E07" w:rsidRDefault="00600E07" w:rsidP="00DE3890">
      <w:pPr>
        <w:jc w:val="both"/>
        <w:rPr>
          <w:rFonts w:ascii="Arial" w:hAnsi="Arial" w:cs="Arial"/>
        </w:rPr>
      </w:pPr>
    </w:p>
    <w:p w14:paraId="133C69A5" w14:textId="77777777" w:rsidR="00DB4A3E" w:rsidRDefault="00DB4A3E" w:rsidP="00DE3890">
      <w:pPr>
        <w:jc w:val="both"/>
        <w:rPr>
          <w:rFonts w:ascii="Arial" w:hAnsi="Arial" w:cs="Arial"/>
        </w:rPr>
      </w:pPr>
    </w:p>
    <w:p w14:paraId="0FADAB99" w14:textId="77777777" w:rsidR="00DB4A3E" w:rsidRDefault="00DB4A3E" w:rsidP="00DE3890">
      <w:pPr>
        <w:jc w:val="both"/>
        <w:rPr>
          <w:rFonts w:ascii="Arial" w:hAnsi="Arial" w:cs="Arial"/>
        </w:rPr>
        <w:sectPr w:rsidR="00DB4A3E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p w14:paraId="149CB918" w14:textId="77777777" w:rsidR="00600E07" w:rsidRPr="00600E07" w:rsidRDefault="00600E07" w:rsidP="00DE3890">
      <w:pPr>
        <w:jc w:val="both"/>
        <w:rPr>
          <w:rFonts w:ascii="Arial" w:hAnsi="Arial" w:cs="Arial"/>
          <w:sz w:val="2"/>
          <w:szCs w:val="2"/>
        </w:r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600E07" w:rsidRPr="00056BC6" w14:paraId="454EF3D2" w14:textId="77777777" w:rsidTr="00034261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5B757D26" w14:textId="77777777" w:rsidR="00600E07" w:rsidRPr="00056BC6" w:rsidRDefault="00600E07" w:rsidP="004B5FDC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056BC6">
              <w:rPr>
                <w:rFonts w:ascii="Helvetica" w:hAnsi="Helvetica" w:cs="Helvetica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600E07" w:rsidRPr="00056BC6" w14:paraId="1597F9F0" w14:textId="77777777" w:rsidTr="00034261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0EC910A" w14:textId="77777777" w:rsidR="00600E07" w:rsidRPr="00056BC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0E84E6A1" w14:textId="77777777" w:rsidR="00600E07" w:rsidRPr="00056BC6" w:rsidRDefault="00600E07" w:rsidP="004B5FDC">
            <w:pPr>
              <w:jc w:val="both"/>
              <w:rPr>
                <w:rFonts w:ascii="Arial" w:hAnsi="Arial" w:cs="Arial"/>
              </w:rPr>
            </w:pPr>
            <w:r w:rsidRPr="00056BC6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BT</w:t>
            </w:r>
          </w:p>
        </w:tc>
        <w:tc>
          <w:tcPr>
            <w:tcW w:w="800" w:type="dxa"/>
            <w:shd w:val="clear" w:color="auto" w:fill="E6E6E6"/>
          </w:tcPr>
          <w:p w14:paraId="1B907899" w14:textId="77777777" w:rsidR="00600E07" w:rsidRPr="00056BC6" w:rsidRDefault="00600E07" w:rsidP="004B5FDC">
            <w:pPr>
              <w:jc w:val="center"/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Rev.:</w:t>
            </w:r>
          </w:p>
        </w:tc>
        <w:tc>
          <w:tcPr>
            <w:tcW w:w="1334" w:type="dxa"/>
          </w:tcPr>
          <w:p w14:paraId="106F36DA" w14:textId="77777777" w:rsidR="00600E07" w:rsidRPr="00056BC6" w:rsidRDefault="00600E07" w:rsidP="004B5F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25/02/2010</w:t>
            </w:r>
          </w:p>
        </w:tc>
      </w:tr>
      <w:tr w:rsidR="00600E07" w:rsidRPr="00056BC6" w14:paraId="18EE1B90" w14:textId="77777777" w:rsidTr="00034261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25C38E1" w14:textId="77777777" w:rsidR="00600E07" w:rsidRPr="00056BC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26FED2EA" w14:textId="77777777" w:rsidR="00600E07" w:rsidRPr="00056BC6" w:rsidRDefault="00600E07" w:rsidP="004B5FDC">
            <w:pPr>
              <w:jc w:val="both"/>
              <w:outlineLvl w:val="0"/>
              <w:rPr>
                <w:rFonts w:ascii="Arial" w:hAnsi="Arial" w:cs="Arial"/>
              </w:rPr>
            </w:pPr>
            <w:bookmarkStart w:id="13" w:name="_Toc260816259"/>
            <w:bookmarkStart w:id="14" w:name="_Toc261341705"/>
            <w:bookmarkStart w:id="15" w:name="_Toc275513555"/>
            <w:bookmarkStart w:id="16" w:name="_Toc162261953"/>
            <w:r>
              <w:rPr>
                <w:rFonts w:ascii="Arial" w:hAnsi="Arial" w:cs="Arial"/>
              </w:rPr>
              <w:t>ARRENCADOR ESTÀTIC</w:t>
            </w:r>
            <w:bookmarkEnd w:id="13"/>
            <w:bookmarkEnd w:id="14"/>
            <w:bookmarkEnd w:id="15"/>
            <w:bookmarkEnd w:id="16"/>
            <w:r>
              <w:rPr>
                <w:rFonts w:ascii="Arial" w:hAnsi="Arial" w:cs="Arial"/>
              </w:rPr>
              <w:t xml:space="preserve"> </w:t>
            </w:r>
          </w:p>
        </w:tc>
      </w:tr>
      <w:tr w:rsidR="00600E07" w:rsidRPr="00056BC6" w14:paraId="4C4E0BD7" w14:textId="77777777" w:rsidTr="00034261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1A42D29" w14:textId="77777777" w:rsidR="00600E07" w:rsidRPr="00056BC6" w:rsidRDefault="00600E07" w:rsidP="004B5F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12651E74" w14:textId="77777777" w:rsidR="00600E07" w:rsidRPr="00056BC6" w:rsidRDefault="00600E07" w:rsidP="004B5FDC">
            <w:pPr>
              <w:jc w:val="both"/>
              <w:outlineLvl w:val="1"/>
              <w:rPr>
                <w:rFonts w:ascii="Arial" w:hAnsi="Arial" w:cs="Arial"/>
              </w:rPr>
            </w:pPr>
            <w:bookmarkStart w:id="17" w:name="_Toc260816260"/>
            <w:bookmarkStart w:id="18" w:name="_Toc261341706"/>
            <w:bookmarkStart w:id="19" w:name="_Toc162261954"/>
            <w:r>
              <w:rPr>
                <w:rFonts w:ascii="Arial" w:hAnsi="Arial" w:cs="Arial"/>
              </w:rPr>
              <w:t>ROCKWELL AUTOMATION</w:t>
            </w:r>
            <w:bookmarkEnd w:id="17"/>
            <w:bookmarkEnd w:id="18"/>
            <w:bookmarkEnd w:id="19"/>
            <w:r>
              <w:rPr>
                <w:rFonts w:ascii="Arial" w:hAnsi="Arial" w:cs="Arial"/>
              </w:rPr>
              <w:t xml:space="preserve">  </w:t>
            </w:r>
          </w:p>
        </w:tc>
      </w:tr>
      <w:tr w:rsidR="00600E07" w:rsidRPr="00056BC6" w14:paraId="34C2E7CE" w14:textId="77777777" w:rsidTr="00034261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9290D92" w14:textId="77777777" w:rsidR="00600E07" w:rsidRPr="00056BC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66FA8B67" w14:textId="77777777" w:rsidR="00600E07" w:rsidRPr="00F217A0" w:rsidRDefault="00600E07" w:rsidP="004B5F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Alimentació a tensió reduïda </w:t>
            </w:r>
          </w:p>
        </w:tc>
      </w:tr>
    </w:tbl>
    <w:p w14:paraId="34438734" w14:textId="77777777" w:rsidR="00600E07" w:rsidRPr="002610A3" w:rsidRDefault="00600E07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1DA6A6AA" w14:textId="77777777" w:rsidR="00600E07" w:rsidRPr="00034261" w:rsidRDefault="00813B2D" w:rsidP="00034261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cs="Tahoma"/>
          <w:i/>
          <w:noProof/>
          <w:lang w:val="en-US" w:eastAsia="en-US"/>
        </w:rPr>
        <w:pict w14:anchorId="1056E4F6">
          <v:line id="_x0000_s2115" style="position:absolute;left:0;text-align:left;z-index:251663360" from=".95pt,17.45pt" to="482.85pt,17.45pt" strokeweight=".5pt"/>
        </w:pict>
      </w:r>
      <w:r w:rsidR="00600E07" w:rsidRPr="00034261">
        <w:rPr>
          <w:rFonts w:ascii="Arial" w:hAnsi="Arial" w:cs="Arial"/>
          <w:b/>
          <w:bCs/>
          <w:i/>
        </w:rPr>
        <w:t xml:space="preserve">CARACTERÍSTIQUES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04"/>
        <w:gridCol w:w="924"/>
        <w:gridCol w:w="7011"/>
      </w:tblGrid>
      <w:tr w:rsidR="00600E07" w:rsidRPr="00523B01" w14:paraId="2FC7D9B8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49A42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</w:rPr>
              <w:t xml:space="preserve">Tipus de construcció 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51AE88ED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 xml:space="preserve">En xassís, per a muntatge a l’interior d’armari  </w:t>
            </w:r>
          </w:p>
        </w:tc>
      </w:tr>
      <w:tr w:rsidR="00600E07" w:rsidRPr="00523B01" w14:paraId="233A4ED2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837B8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</w:rPr>
              <w:t xml:space="preserve">Grau de protecció mínim 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6D7E5972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 xml:space="preserve">IP 21 </w:t>
            </w:r>
          </w:p>
        </w:tc>
      </w:tr>
      <w:tr w:rsidR="00600E07" w:rsidRPr="00523B01" w14:paraId="2A3E8576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E910E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Modes d’arrencada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713F737D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 de bombes</w:t>
            </w:r>
          </w:p>
        </w:tc>
      </w:tr>
      <w:tr w:rsidR="00600E07" w:rsidRPr="00523B01" w14:paraId="6E71C243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2CDDE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</w:rPr>
              <w:t>Tensió d’entrada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09F09ADD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>3 x 4</w:t>
            </w:r>
            <w:r>
              <w:rPr>
                <w:rFonts w:ascii="Arial" w:hAnsi="Arial" w:cs="Arial"/>
              </w:rPr>
              <w:t>0</w:t>
            </w:r>
            <w:r w:rsidRPr="00496AD6">
              <w:rPr>
                <w:rFonts w:ascii="Arial" w:hAnsi="Arial" w:cs="Arial"/>
              </w:rPr>
              <w:t xml:space="preserve">0 V </w:t>
            </w:r>
            <w:r w:rsidRPr="00496AD6">
              <w:rPr>
                <w:rFonts w:ascii="Arial" w:hAnsi="Arial" w:cs="Arial"/>
              </w:rPr>
              <w:sym w:font="UniversalMath1 BT" w:char="F036"/>
            </w:r>
            <w:r w:rsidRPr="00496AD6">
              <w:rPr>
                <w:rFonts w:ascii="Arial" w:hAnsi="Arial" w:cs="Arial"/>
              </w:rPr>
              <w:t xml:space="preserve">10% </w:t>
            </w:r>
          </w:p>
        </w:tc>
      </w:tr>
      <w:tr w:rsidR="00600E07" w:rsidRPr="00523B01" w14:paraId="1B1EE219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6641A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</w:rPr>
              <w:t>Freqüència d’entrada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4AAAF251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 xml:space="preserve">50 Hz  </w:t>
            </w:r>
          </w:p>
        </w:tc>
      </w:tr>
      <w:tr w:rsidR="00600E07" w:rsidRPr="00523B01" w14:paraId="6BEF41EF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4964D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</w:rPr>
              <w:t xml:space="preserve">Número de fases controlades 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896CAD0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>3</w:t>
            </w:r>
          </w:p>
        </w:tc>
      </w:tr>
      <w:tr w:rsidR="00600E07" w:rsidRPr="00523B01" w14:paraId="1780D2F9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16CC0" w14:textId="77777777" w:rsidR="00600E07" w:rsidRDefault="00600E07" w:rsidP="004B5F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Diagnòstics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B75F691" w14:textId="77777777" w:rsidR="00600E07" w:rsidRDefault="00600E07" w:rsidP="004B5FDC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</w:rPr>
                <w:t>PTC</w:t>
              </w:r>
            </w:smartTag>
            <w:r>
              <w:rPr>
                <w:rFonts w:ascii="Arial" w:hAnsi="Arial" w:cs="Arial"/>
              </w:rPr>
              <w:t>, Tall d’energia, defecte a terra, desequilibri de voltatge, sobrecàrrega, inversió de fase, sobretemperatura, excés d’arrencades per hora.</w:t>
            </w:r>
          </w:p>
        </w:tc>
      </w:tr>
      <w:tr w:rsidR="00600E07" w:rsidRPr="00523B01" w14:paraId="2F7532D1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A5A12" w14:textId="77777777" w:rsidR="00600E07" w:rsidRDefault="00600E07" w:rsidP="004B5F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Mesures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27CE468C" w14:textId="77777777" w:rsidR="00600E07" w:rsidRDefault="00600E07" w:rsidP="004B5F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Potència en KW, Factor de potència tèrmica, corrents i voltatges trifàsics, us de potencia KW/h de motor en marxa</w:t>
            </w:r>
          </w:p>
        </w:tc>
      </w:tr>
      <w:tr w:rsidR="00600E07" w:rsidRPr="00523B01" w14:paraId="01E9F61D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B3A1E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Protecció tèrmica </w:t>
            </w:r>
            <w:r w:rsidR="000F3694">
              <w:rPr>
                <w:rFonts w:ascii="Arial" w:hAnsi="Arial" w:cs="Arial"/>
                <w:b/>
                <w:bCs/>
              </w:rPr>
              <w:t>electrònica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B616199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Inclòs a tota la </w:t>
            </w:r>
            <w:r w:rsidR="000F3694">
              <w:rPr>
                <w:rFonts w:ascii="Arial" w:hAnsi="Arial" w:cs="Arial"/>
              </w:rPr>
              <w:t>família</w:t>
            </w:r>
          </w:p>
        </w:tc>
      </w:tr>
      <w:tr w:rsidR="00600E07" w:rsidRPr="00523B01" w14:paraId="7247F1F9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36D9C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Contactor de bypass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3DE0C08F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Inclòs a tota la </w:t>
            </w:r>
            <w:r w:rsidR="000F3694">
              <w:rPr>
                <w:rFonts w:ascii="Arial" w:hAnsi="Arial" w:cs="Arial"/>
              </w:rPr>
              <w:t>família</w:t>
            </w:r>
          </w:p>
        </w:tc>
      </w:tr>
      <w:tr w:rsidR="00600E07" w:rsidRPr="00523B01" w14:paraId="01A8F5AE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ACBAD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Entrades</w:t>
            </w:r>
            <w:r w:rsidRPr="00496AD6">
              <w:rPr>
                <w:rFonts w:ascii="Arial" w:hAnsi="Arial" w:cs="Arial"/>
                <w:b/>
                <w:bCs/>
              </w:rPr>
              <w:t xml:space="preserve"> digital</w:t>
            </w:r>
            <w:r>
              <w:rPr>
                <w:rFonts w:ascii="Arial" w:hAnsi="Arial" w:cs="Arial"/>
                <w:b/>
                <w:bCs/>
              </w:rPr>
              <w:t>s</w:t>
            </w:r>
            <w:r w:rsidRPr="00496AD6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8048D2F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</w:t>
            </w:r>
            <w:r w:rsidRPr="00496AD6">
              <w:rPr>
                <w:rFonts w:ascii="Arial" w:hAnsi="Arial" w:cs="Arial"/>
              </w:rPr>
              <w:t xml:space="preserve">Ordre en marxa </w:t>
            </w:r>
          </w:p>
        </w:tc>
      </w:tr>
      <w:tr w:rsidR="00600E07" w:rsidRPr="00523B01" w14:paraId="4302E7CD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5D121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</w:rPr>
              <w:t>Sortides digitals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094AC52" w14:textId="77777777" w:rsidR="00600E07" w:rsidRDefault="00600E07" w:rsidP="004B5F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configurables:</w:t>
            </w:r>
          </w:p>
          <w:p w14:paraId="32A36FC0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 xml:space="preserve">Marxa, defecte i connexió / desconnexió del contactor de by-pass </w:t>
            </w:r>
          </w:p>
        </w:tc>
      </w:tr>
      <w:tr w:rsidR="00600E07" w:rsidRPr="00523B01" w14:paraId="1E49D35A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36F26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</w:rPr>
              <w:t>Car</w:t>
            </w:r>
            <w:r w:rsidR="003A3E4C">
              <w:rPr>
                <w:rFonts w:ascii="Arial" w:hAnsi="Arial" w:cs="Arial"/>
                <w:b/>
                <w:bCs/>
              </w:rPr>
              <w:t>acterístiques sortides digitals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0A4BF02E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 xml:space="preserve">Contactes lliure de potencial independents de capacitat 250V </w:t>
            </w:r>
          </w:p>
        </w:tc>
      </w:tr>
      <w:tr w:rsidR="00600E07" w:rsidRPr="00523B01" w14:paraId="3CFE52C0" w14:textId="77777777" w:rsidTr="00B85B19">
        <w:trPr>
          <w:trHeight w:val="229"/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DF7D8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159CC46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</w:p>
        </w:tc>
      </w:tr>
      <w:tr w:rsidR="00600E07" w:rsidRPr="00523B01" w14:paraId="77B26BF2" w14:textId="77777777" w:rsidTr="00B85B19">
        <w:trPr>
          <w:trHeight w:val="229"/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967DF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  <w:u w:val="single"/>
              </w:rPr>
            </w:pPr>
            <w:r w:rsidRPr="00496AD6">
              <w:rPr>
                <w:rFonts w:ascii="Arial" w:hAnsi="Arial" w:cs="Arial"/>
                <w:b/>
                <w:bCs/>
                <w:u w:val="single"/>
              </w:rPr>
              <w:t>ACCESSORIS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7AD27A80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</w:p>
        </w:tc>
      </w:tr>
      <w:tr w:rsidR="00600E07" w:rsidRPr="00523B01" w14:paraId="708F4A99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40F0A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</w:rPr>
              <w:t xml:space="preserve">Panel de control 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5221AA4E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 xml:space="preserve">Sí, amb kit muntatge a porta d’armari </w:t>
            </w:r>
            <w:r>
              <w:rPr>
                <w:rFonts w:ascii="Arial" w:hAnsi="Arial" w:cs="Arial"/>
              </w:rPr>
              <w:t>ref. 20-HIM-C3S</w:t>
            </w:r>
          </w:p>
        </w:tc>
      </w:tr>
      <w:tr w:rsidR="00600E07" w:rsidRPr="00523B01" w14:paraId="1C542C18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DCEBC" w14:textId="77777777" w:rsidR="00600E07" w:rsidRPr="006F7CD7" w:rsidRDefault="00600E07" w:rsidP="004B5FDC">
            <w:pPr>
              <w:rPr>
                <w:rFonts w:ascii="Arial" w:hAnsi="Arial" w:cs="Arial"/>
                <w:b/>
                <w:bCs/>
              </w:rPr>
            </w:pPr>
            <w:r w:rsidRPr="006F7CD7">
              <w:rPr>
                <w:rFonts w:ascii="Arial" w:hAnsi="Arial" w:cs="Arial"/>
                <w:b/>
                <w:bCs/>
              </w:rPr>
              <w:t>Comunicació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2C60E594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  <w:r w:rsidRPr="006F7CD7">
              <w:rPr>
                <w:rFonts w:ascii="Arial" w:hAnsi="Arial" w:cs="Arial"/>
              </w:rPr>
              <w:t>Targeta Ethernet</w:t>
            </w:r>
            <w:r>
              <w:rPr>
                <w:rFonts w:ascii="Arial" w:hAnsi="Arial" w:cs="Arial"/>
              </w:rPr>
              <w:t>IP</w:t>
            </w:r>
            <w:r w:rsidRPr="006F7CD7">
              <w:rPr>
                <w:rFonts w:ascii="Arial" w:hAnsi="Arial" w:cs="Arial"/>
              </w:rPr>
              <w:t xml:space="preserve"> ref. 20-COMM-E</w:t>
            </w:r>
          </w:p>
        </w:tc>
      </w:tr>
      <w:tr w:rsidR="00600E07" w:rsidRPr="00523B01" w14:paraId="75041CC3" w14:textId="77777777" w:rsidTr="00B85B19">
        <w:trPr>
          <w:trHeight w:val="298"/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C5993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47559D6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</w:p>
        </w:tc>
      </w:tr>
      <w:tr w:rsidR="00600E07" w:rsidRPr="00523B01" w14:paraId="00082598" w14:textId="77777777" w:rsidTr="00B85B19">
        <w:trPr>
          <w:jc w:val="center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0639F" w14:textId="77777777" w:rsidR="00600E07" w:rsidRPr="00496AD6" w:rsidRDefault="00600E07" w:rsidP="004B5F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0A8A8B21" w14:textId="77777777" w:rsidR="00600E07" w:rsidRPr="00496AD6" w:rsidRDefault="00600E07" w:rsidP="004B5FDC">
            <w:pPr>
              <w:jc w:val="both"/>
              <w:rPr>
                <w:rFonts w:ascii="Arial" w:hAnsi="Arial" w:cs="Arial"/>
              </w:rPr>
            </w:pPr>
          </w:p>
        </w:tc>
      </w:tr>
      <w:tr w:rsidR="00600E07" w:rsidRPr="00523B01" w14:paraId="0660AA9B" w14:textId="77777777" w:rsidTr="00B85B19">
        <w:trPr>
          <w:trHeight w:val="283"/>
          <w:jc w:val="center"/>
        </w:trPr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6D8F6" w14:textId="77777777" w:rsidR="00600E07" w:rsidRPr="00496AD6" w:rsidRDefault="00600E07" w:rsidP="00034261">
            <w:pPr>
              <w:keepNext/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496AD6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E3DAB" w14:textId="77777777" w:rsidR="00600E07" w:rsidRPr="00496AD6" w:rsidRDefault="00600E07" w:rsidP="000342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SMC</w:t>
            </w:r>
            <w:r w:rsidRPr="00496AD6">
              <w:rPr>
                <w:rFonts w:ascii="Arial" w:hAnsi="Arial" w:cs="Arial"/>
              </w:rPr>
              <w:t xml:space="preserve">-FLEX </w:t>
            </w:r>
          </w:p>
        </w:tc>
      </w:tr>
      <w:tr w:rsidR="00600E07" w:rsidRPr="00523B01" w14:paraId="1E8A8F17" w14:textId="77777777" w:rsidTr="00B85B19">
        <w:trPr>
          <w:trHeight w:val="283"/>
          <w:jc w:val="center"/>
        </w:trPr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DBBD9" w14:textId="77777777" w:rsidR="00600E07" w:rsidRPr="00496AD6" w:rsidRDefault="00600E07" w:rsidP="00034261">
            <w:pPr>
              <w:keepNext/>
              <w:rPr>
                <w:rFonts w:ascii="Arial" w:hAnsi="Arial" w:cs="Arial"/>
                <w:b/>
                <w:bCs/>
              </w:rPr>
            </w:pPr>
            <w:r w:rsidRPr="00496AD6">
              <w:rPr>
                <w:rFonts w:ascii="Arial" w:hAnsi="Arial" w:cs="Arial"/>
                <w:b/>
                <w:bCs/>
                <w:u w:val="single"/>
              </w:rPr>
              <w:t>FABRICANT</w:t>
            </w:r>
            <w:r w:rsidRPr="00496AD6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C4EE0" w14:textId="77777777" w:rsidR="00600E07" w:rsidRPr="00496AD6" w:rsidRDefault="00600E07" w:rsidP="00034261">
            <w:pPr>
              <w:rPr>
                <w:rFonts w:ascii="Arial" w:hAnsi="Arial" w:cs="Arial"/>
              </w:rPr>
            </w:pPr>
            <w:r w:rsidRPr="00496AD6">
              <w:rPr>
                <w:rFonts w:ascii="Arial" w:hAnsi="Arial" w:cs="Arial"/>
              </w:rPr>
              <w:t>ROCKWELL AUTOMATION</w:t>
            </w:r>
            <w:r w:rsidR="001602D7">
              <w:rPr>
                <w:rFonts w:ascii="Arial" w:hAnsi="Arial" w:cs="Arial"/>
              </w:rPr>
              <w:t xml:space="preserve"> o similar</w:t>
            </w:r>
          </w:p>
        </w:tc>
      </w:tr>
    </w:tbl>
    <w:p w14:paraId="42F67064" w14:textId="7217F52E" w:rsidR="006C629D" w:rsidRDefault="006C629D" w:rsidP="00B85B19">
      <w:pPr>
        <w:jc w:val="both"/>
      </w:pPr>
    </w:p>
    <w:p w14:paraId="1C25DBA7" w14:textId="77777777" w:rsidR="006C629D" w:rsidRDefault="006C629D">
      <w:pPr>
        <w:widowControl/>
      </w:pPr>
      <w:r>
        <w:br w:type="page"/>
      </w: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6C629D" w:rsidRPr="00056BC6" w14:paraId="3930A1A3" w14:textId="77777777" w:rsidTr="000019A0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16398F06" w14:textId="77777777" w:rsidR="006C629D" w:rsidRPr="00056BC6" w:rsidRDefault="006C629D" w:rsidP="000019A0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056BC6">
              <w:rPr>
                <w:rFonts w:ascii="Helvetica" w:hAnsi="Helvetica" w:cs="Helvetica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6C629D" w:rsidRPr="00056BC6" w14:paraId="68A2BA56" w14:textId="77777777" w:rsidTr="000019A0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19B5B67F" w14:textId="77777777" w:rsidR="006C629D" w:rsidRPr="00056BC6" w:rsidRDefault="006C629D" w:rsidP="000019A0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6B26D62A" w14:textId="77777777" w:rsidR="006C629D" w:rsidRPr="00056BC6" w:rsidRDefault="006C629D" w:rsidP="000019A0">
            <w:pPr>
              <w:jc w:val="both"/>
              <w:rPr>
                <w:rFonts w:ascii="Arial" w:hAnsi="Arial" w:cs="Arial"/>
              </w:rPr>
            </w:pPr>
            <w:r w:rsidRPr="00056BC6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BT</w:t>
            </w:r>
          </w:p>
        </w:tc>
        <w:tc>
          <w:tcPr>
            <w:tcW w:w="800" w:type="dxa"/>
            <w:shd w:val="clear" w:color="auto" w:fill="E6E6E6"/>
          </w:tcPr>
          <w:p w14:paraId="4BF2F3A8" w14:textId="77777777" w:rsidR="006C629D" w:rsidRPr="00056BC6" w:rsidRDefault="006C629D" w:rsidP="00001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Rev.:</w:t>
            </w:r>
          </w:p>
        </w:tc>
        <w:tc>
          <w:tcPr>
            <w:tcW w:w="1334" w:type="dxa"/>
          </w:tcPr>
          <w:p w14:paraId="427A4B2C" w14:textId="3B037B55" w:rsidR="006C629D" w:rsidRPr="00056BC6" w:rsidRDefault="006C629D" w:rsidP="0000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28/09/2021</w:t>
            </w:r>
          </w:p>
        </w:tc>
      </w:tr>
      <w:tr w:rsidR="006C629D" w:rsidRPr="00056BC6" w14:paraId="40445179" w14:textId="77777777" w:rsidTr="000019A0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5D36FE6" w14:textId="77777777" w:rsidR="006C629D" w:rsidRPr="00056BC6" w:rsidRDefault="006C629D" w:rsidP="000019A0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5B78B1A8" w14:textId="177A1E5A" w:rsidR="006C629D" w:rsidRPr="00056BC6" w:rsidRDefault="006C629D" w:rsidP="000019A0">
            <w:pPr>
              <w:jc w:val="both"/>
              <w:outlineLvl w:val="0"/>
              <w:rPr>
                <w:rFonts w:ascii="Arial" w:hAnsi="Arial" w:cs="Arial"/>
              </w:rPr>
            </w:pPr>
            <w:bookmarkStart w:id="20" w:name="_Toc162261955"/>
            <w:r>
              <w:rPr>
                <w:rFonts w:ascii="Arial" w:hAnsi="Arial" w:cs="Arial"/>
              </w:rPr>
              <w:t>ARRENCADOR-INVERSOR</w:t>
            </w:r>
            <w:bookmarkEnd w:id="20"/>
          </w:p>
        </w:tc>
      </w:tr>
      <w:tr w:rsidR="006C629D" w:rsidRPr="00056BC6" w14:paraId="244C1078" w14:textId="77777777" w:rsidTr="000019A0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17F667D3" w14:textId="77777777" w:rsidR="006C629D" w:rsidRPr="00056BC6" w:rsidRDefault="006C629D" w:rsidP="000019A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62F9CD76" w14:textId="79264EEF" w:rsidR="006C629D" w:rsidRPr="00056BC6" w:rsidRDefault="006C629D" w:rsidP="000019A0">
            <w:pPr>
              <w:jc w:val="both"/>
              <w:outlineLvl w:val="1"/>
              <w:rPr>
                <w:rFonts w:ascii="Arial" w:hAnsi="Arial" w:cs="Arial"/>
              </w:rPr>
            </w:pPr>
            <w:bookmarkStart w:id="21" w:name="_Toc162261956"/>
            <w:r>
              <w:rPr>
                <w:rFonts w:ascii="Arial" w:hAnsi="Arial" w:cs="Arial"/>
              </w:rPr>
              <w:t>PHOENIX CONTACT</w:t>
            </w:r>
            <w:bookmarkEnd w:id="21"/>
            <w:r>
              <w:rPr>
                <w:rFonts w:ascii="Arial" w:hAnsi="Arial" w:cs="Arial"/>
              </w:rPr>
              <w:t xml:space="preserve">   </w:t>
            </w:r>
          </w:p>
        </w:tc>
      </w:tr>
      <w:tr w:rsidR="006C629D" w:rsidRPr="00056BC6" w14:paraId="5AE76414" w14:textId="77777777" w:rsidTr="000019A0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152094F4" w14:textId="77777777" w:rsidR="006C629D" w:rsidRPr="00056BC6" w:rsidRDefault="006C629D" w:rsidP="000019A0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1DFF0173" w14:textId="1C98FFBE" w:rsidR="006C629D" w:rsidRPr="00F217A0" w:rsidRDefault="006C629D" w:rsidP="000019A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Arrancada i inversió de motors de BT fins 9A, amb protecció i control integrats</w:t>
            </w:r>
          </w:p>
        </w:tc>
      </w:tr>
    </w:tbl>
    <w:p w14:paraId="1BFDC915" w14:textId="79F74228" w:rsidR="00B85B19" w:rsidRPr="006C629D" w:rsidRDefault="00B85B19" w:rsidP="006C629D">
      <w:pPr>
        <w:widowControl/>
        <w:spacing w:line="360" w:lineRule="auto"/>
        <w:jc w:val="both"/>
        <w:rPr>
          <w:rFonts w:ascii="Arial" w:hAnsi="Arial" w:cs="Arial"/>
        </w:rPr>
      </w:pPr>
    </w:p>
    <w:p w14:paraId="2C4F0E1F" w14:textId="77777777" w:rsidR="006C629D" w:rsidRPr="00034261" w:rsidRDefault="00813B2D" w:rsidP="006C629D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cs="Tahoma"/>
          <w:i/>
          <w:noProof/>
          <w:lang w:val="en-US" w:eastAsia="en-US"/>
        </w:rPr>
        <w:pict w14:anchorId="43123383">
          <v:line id="_x0000_s2176" style="position:absolute;left:0;text-align:left;z-index:251739136" from=".95pt,17.45pt" to="482.85pt,17.45pt" strokeweight=".5pt"/>
        </w:pict>
      </w:r>
      <w:r w:rsidR="006C629D" w:rsidRPr="00034261">
        <w:rPr>
          <w:rFonts w:ascii="Arial" w:hAnsi="Arial" w:cs="Arial"/>
          <w:b/>
          <w:bCs/>
          <w:i/>
        </w:rPr>
        <w:t xml:space="preserve">CARACTERÍSTIQUES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9630"/>
        <w:gridCol w:w="119"/>
      </w:tblGrid>
      <w:tr w:rsidR="006C629D" w:rsidRPr="00523B01" w14:paraId="18C91775" w14:textId="77777777" w:rsidTr="000019A0">
        <w:trPr>
          <w:jc w:val="center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7" w:type="dxa"/>
                <w:left w:w="0" w:type="dxa"/>
                <w:bottom w:w="85" w:type="dxa"/>
                <w:right w:w="113" w:type="dxa"/>
              </w:tblCellMar>
              <w:tblLook w:val="01E0" w:firstRow="1" w:lastRow="1" w:firstColumn="1" w:lastColumn="1" w:noHBand="0" w:noVBand="0"/>
            </w:tblPr>
            <w:tblGrid>
              <w:gridCol w:w="2392"/>
              <w:gridCol w:w="7247"/>
            </w:tblGrid>
            <w:tr w:rsidR="006C629D" w:rsidRPr="00211794" w14:paraId="0CDA9BCD" w14:textId="77777777" w:rsidTr="00863ECC">
              <w:trPr>
                <w:jc w:val="center"/>
              </w:trPr>
              <w:tc>
                <w:tcPr>
                  <w:tcW w:w="96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92E1A" w14:textId="7B422B7A" w:rsidR="006C629D" w:rsidRDefault="006C629D" w:rsidP="006C629D">
                  <w:pPr>
                    <w:ind w:left="170"/>
                    <w:rPr>
                      <w:rFonts w:ascii="Arial" w:hAnsi="Arial" w:cs="Arial"/>
                      <w:bCs/>
                    </w:rPr>
                  </w:pPr>
                  <w:r w:rsidRPr="00055B7A">
                    <w:rPr>
                      <w:rFonts w:ascii="Arial" w:hAnsi="Arial" w:cs="Arial"/>
                      <w:b/>
                      <w:bCs/>
                      <w:u w:val="single"/>
                    </w:rPr>
                    <w:t>ARR</w:t>
                  </w: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E</w:t>
                  </w:r>
                  <w:r w:rsidRPr="00055B7A">
                    <w:rPr>
                      <w:rFonts w:ascii="Arial" w:hAnsi="Arial" w:cs="Arial"/>
                      <w:b/>
                      <w:bCs/>
                      <w:u w:val="single"/>
                    </w:rPr>
                    <w:t>NCADOR-INVERSOR</w:t>
                  </w:r>
                </w:p>
              </w:tc>
            </w:tr>
            <w:tr w:rsidR="006C629D" w:rsidRPr="00211794" w14:paraId="66BD0023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7C0CB" w14:textId="25455959" w:rsidR="006C629D" w:rsidRPr="00000637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000637">
                    <w:rPr>
                      <w:rFonts w:ascii="Arial" w:hAnsi="Arial" w:cs="Arial"/>
                      <w:b/>
                      <w:bCs/>
                    </w:rPr>
                    <w:t>Tipus de construcció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C03DD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P</w:t>
                  </w:r>
                  <w:r w:rsidRPr="00211794">
                    <w:rPr>
                      <w:rFonts w:ascii="Arial" w:hAnsi="Arial" w:cs="Arial"/>
                      <w:bCs/>
                    </w:rPr>
                    <w:t>er a muntatge a l’interior d’armari</w:t>
                  </w:r>
                </w:p>
              </w:tc>
            </w:tr>
            <w:tr w:rsidR="006C629D" w:rsidRPr="00211794" w14:paraId="6F70DEBF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B2A29" w14:textId="708179C8" w:rsidR="006C629D" w:rsidRPr="00000637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000637">
                    <w:rPr>
                      <w:rFonts w:ascii="Arial" w:hAnsi="Arial" w:cs="Arial"/>
                      <w:b/>
                      <w:bCs/>
                    </w:rPr>
                    <w:t>Grau de protecció mínim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D52DD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IP201 </w:t>
                  </w:r>
                </w:p>
              </w:tc>
            </w:tr>
            <w:tr w:rsidR="006C629D" w:rsidRPr="00211794" w14:paraId="0749B3B0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25E5" w14:textId="77777777" w:rsidR="006C629D" w:rsidRPr="00000637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Tensió control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09A3C" w14:textId="77777777" w:rsidR="006C629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24 VDC, protegida contra sobretensions i polaritat</w:t>
                  </w:r>
                </w:p>
              </w:tc>
            </w:tr>
            <w:tr w:rsidR="006C629D" w:rsidRPr="00211794" w14:paraId="2F26B860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F09C8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211794">
                    <w:rPr>
                      <w:rFonts w:ascii="Arial" w:hAnsi="Arial" w:cs="Arial"/>
                      <w:b/>
                      <w:bCs/>
                    </w:rPr>
                    <w:t xml:space="preserve">Tensió </w:t>
                  </w:r>
                  <w:r>
                    <w:rPr>
                      <w:rFonts w:ascii="Arial" w:hAnsi="Arial" w:cs="Arial"/>
                      <w:b/>
                      <w:bCs/>
                    </w:rPr>
                    <w:t>operació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702E3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42 VAC - 500 V AC</w:t>
                  </w:r>
                </w:p>
              </w:tc>
            </w:tr>
            <w:tr w:rsidR="006C629D" w:rsidRPr="00211794" w14:paraId="0B11A5F4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C02BA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211794">
                    <w:rPr>
                      <w:rFonts w:ascii="Arial" w:hAnsi="Arial" w:cs="Arial"/>
                      <w:b/>
                      <w:bCs/>
                    </w:rPr>
                    <w:t>Freqüència d’entrada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1A130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50</w:t>
                  </w:r>
                  <w:r w:rsidRPr="00211794">
                    <w:rPr>
                      <w:rFonts w:ascii="Arial" w:hAnsi="Arial" w:cs="Arial"/>
                      <w:bCs/>
                    </w:rPr>
                    <w:t xml:space="preserve"> Hz</w:t>
                  </w:r>
                </w:p>
              </w:tc>
            </w:tr>
            <w:tr w:rsidR="006C629D" w:rsidRPr="00211794" w14:paraId="008D6D49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82A41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Rang d’intensitats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9C453" w14:textId="77777777" w:rsidR="006C629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0,6 A/ 3A/ 9A, protegits amb varistor</w:t>
                  </w:r>
                </w:p>
              </w:tc>
            </w:tr>
            <w:tr w:rsidR="006C629D" w:rsidRPr="00211794" w14:paraId="443F4FCF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47C9" w14:textId="77777777" w:rsidR="006C629D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Aïllament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CC1B0" w14:textId="77777777" w:rsidR="006C629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550V</w:t>
                  </w:r>
                </w:p>
              </w:tc>
            </w:tr>
            <w:tr w:rsidR="006C629D" w:rsidRPr="00211794" w14:paraId="4E8142A1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58DFE" w14:textId="77777777" w:rsidR="006C629D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Consum mínim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5224A" w14:textId="77777777" w:rsidR="006C629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0.88 W</w:t>
                  </w:r>
                </w:p>
              </w:tc>
            </w:tr>
            <w:tr w:rsidR="006C629D" w:rsidRPr="00211794" w14:paraId="3F5D6351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5FAD8" w14:textId="77777777" w:rsidR="006C629D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Control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520F0" w14:textId="77777777" w:rsidR="006C629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Cablejat o Modbus TCP (mitjançant Gateway) – Segons projecte</w:t>
                  </w:r>
                </w:p>
              </w:tc>
            </w:tr>
            <w:tr w:rsidR="006C629D" w:rsidRPr="00211794" w14:paraId="348593C8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7E2E1" w14:textId="77777777" w:rsidR="006C629D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Indicador LED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7C461" w14:textId="77777777" w:rsidR="006C629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Groc/vermell/verd</w:t>
                  </w:r>
                </w:p>
              </w:tc>
            </w:tr>
            <w:tr w:rsidR="006C629D" w:rsidRPr="00211794" w14:paraId="1F2F0612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331A2" w14:textId="77777777" w:rsidR="006C629D" w:rsidRPr="0039177D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39177D">
                    <w:rPr>
                      <w:rFonts w:ascii="Arial" w:hAnsi="Arial" w:cs="Arial"/>
                      <w:b/>
                      <w:bCs/>
                    </w:rPr>
                    <w:t>Funció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3BC63" w14:textId="77777777" w:rsidR="006C629D" w:rsidRPr="0039177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Funcionament directe/invers, parada</w:t>
                  </w:r>
                </w:p>
              </w:tc>
            </w:tr>
            <w:tr w:rsidR="006C629D" w:rsidRPr="00211794" w14:paraId="1D720268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ADCA" w14:textId="77777777" w:rsidR="006C629D" w:rsidRPr="0039177D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39177D">
                    <w:rPr>
                      <w:rFonts w:ascii="Arial" w:hAnsi="Arial" w:cs="Arial"/>
                      <w:b/>
                      <w:bCs/>
                    </w:rPr>
                    <w:t>Diagnosis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002A2" w14:textId="77777777" w:rsidR="006C629D" w:rsidRPr="0039177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 w:rsidRPr="0039177D">
                    <w:rPr>
                      <w:rFonts w:ascii="Arial" w:hAnsi="Arial" w:cs="Arial"/>
                      <w:bCs/>
                    </w:rPr>
                    <w:t>Sobreintensitat</w:t>
                  </w:r>
                  <w:r>
                    <w:rPr>
                      <w:rFonts w:ascii="Arial" w:hAnsi="Arial" w:cs="Arial"/>
                      <w:bCs/>
                    </w:rPr>
                    <w:t xml:space="preserve">, Funcionament directe/invers, parada </w:t>
                  </w:r>
                </w:p>
              </w:tc>
            </w:tr>
            <w:tr w:rsidR="006C629D" w:rsidRPr="007730D0" w14:paraId="6518D952" w14:textId="77777777" w:rsidTr="000019A0">
              <w:trPr>
                <w:trHeight w:val="180"/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3056E" w14:textId="77777777" w:rsidR="006C629D" w:rsidRPr="0039177D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39177D">
                    <w:rPr>
                      <w:rFonts w:ascii="Arial" w:hAnsi="Arial" w:cs="Arial"/>
                      <w:b/>
                      <w:bCs/>
                    </w:rPr>
                    <w:t>Normes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28E5" w14:textId="77777777" w:rsidR="006C629D" w:rsidRPr="00B508BA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 w:rsidRPr="00B508BA">
                    <w:rPr>
                      <w:rFonts w:ascii="Arial" w:hAnsi="Arial" w:cs="Arial"/>
                      <w:bCs/>
                    </w:rPr>
                    <w:t>IEC 60947-1</w:t>
                  </w:r>
                </w:p>
                <w:p w14:paraId="3C21D486" w14:textId="77777777" w:rsidR="006C629D" w:rsidRPr="00B508BA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 w:rsidRPr="00B508BA">
                    <w:rPr>
                      <w:rFonts w:ascii="Arial" w:hAnsi="Arial" w:cs="Arial"/>
                      <w:bCs/>
                    </w:rPr>
                    <w:t>EN 60947-4-2</w:t>
                  </w:r>
                </w:p>
                <w:p w14:paraId="78E2F1EB" w14:textId="77777777" w:rsidR="006C629D" w:rsidRPr="00B508BA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 w:rsidRPr="00B508BA">
                    <w:rPr>
                      <w:rFonts w:ascii="Arial" w:hAnsi="Arial" w:cs="Arial"/>
                      <w:bCs/>
                    </w:rPr>
                    <w:t>IEC 61508</w:t>
                  </w:r>
                </w:p>
                <w:p w14:paraId="3567AB06" w14:textId="77777777" w:rsidR="006C629D" w:rsidRPr="0039177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 w:rsidRPr="00B508BA">
                    <w:rPr>
                      <w:rFonts w:ascii="Arial" w:hAnsi="Arial" w:cs="Arial"/>
                      <w:bCs/>
                    </w:rPr>
                    <w:t>ISO 13849</w:t>
                  </w:r>
                </w:p>
              </w:tc>
            </w:tr>
            <w:tr w:rsidR="006C629D" w:rsidRPr="00211794" w14:paraId="505CAF49" w14:textId="77777777" w:rsidTr="000019A0">
              <w:trPr>
                <w:trHeight w:val="23"/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61E52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GATEWAY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5E91C" w14:textId="77777777" w:rsidR="006C629D" w:rsidRPr="00211794" w:rsidRDefault="006C629D" w:rsidP="006C629D">
                  <w:pPr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</w:p>
              </w:tc>
            </w:tr>
            <w:tr w:rsidR="006C629D" w:rsidRPr="00211794" w14:paraId="0FE4D400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D74BD" w14:textId="77777777" w:rsidR="006C629D" w:rsidRPr="00000637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000637">
                    <w:rPr>
                      <w:rFonts w:ascii="Arial" w:hAnsi="Arial" w:cs="Arial"/>
                      <w:b/>
                      <w:bCs/>
                    </w:rPr>
                    <w:t>Comunicació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43BBF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Modbus TCP</w:t>
                  </w:r>
                </w:p>
              </w:tc>
            </w:tr>
            <w:tr w:rsidR="006C629D" w:rsidRPr="00211794" w14:paraId="20647DFD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5ADA9" w14:textId="77777777" w:rsidR="006C629D" w:rsidRPr="00000637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Tensió control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405EF" w14:textId="77777777" w:rsidR="006C629D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 w:rsidRPr="00E27905">
                    <w:rPr>
                      <w:rFonts w:ascii="Arial" w:hAnsi="Arial" w:cs="Arial"/>
                      <w:bCs/>
                    </w:rPr>
                    <w:t>24 V DC -20 % ... +25 %</w:t>
                  </w:r>
                </w:p>
              </w:tc>
            </w:tr>
            <w:tr w:rsidR="006C629D" w:rsidRPr="00211794" w14:paraId="441C2C35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2166C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Consum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2F9F6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85 mA</w:t>
                  </w:r>
                </w:p>
              </w:tc>
            </w:tr>
            <w:tr w:rsidR="006C629D" w:rsidRPr="00211794" w14:paraId="18F280A3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8BEEE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Interfície comunicació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1637D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IFS TBUS 76,8 kbps</w:t>
                  </w:r>
                </w:p>
              </w:tc>
            </w:tr>
            <w:tr w:rsidR="006C629D" w:rsidRPr="00211794" w14:paraId="6A07696B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DB8F8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Velocitat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DCE13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 w:rsidRPr="00454904">
                    <w:rPr>
                      <w:rFonts w:ascii="Arial" w:hAnsi="Arial" w:cs="Arial"/>
                      <w:bCs/>
                    </w:rPr>
                    <w:t>10/100 Mbps</w:t>
                  </w:r>
                </w:p>
              </w:tc>
            </w:tr>
            <w:tr w:rsidR="006C629D" w:rsidRPr="00211794" w14:paraId="0526628F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28C1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Núm. nodes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C49C1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32 max</w:t>
                  </w:r>
                </w:p>
              </w:tc>
            </w:tr>
            <w:tr w:rsidR="006C629D" w:rsidRPr="00211794" w14:paraId="207E023D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BB94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Connexió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D604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RJ45</w:t>
                  </w:r>
                </w:p>
              </w:tc>
            </w:tr>
            <w:tr w:rsidR="006C629D" w:rsidRPr="00211794" w14:paraId="1CC30ABB" w14:textId="77777777" w:rsidTr="000019A0">
              <w:trPr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8AD23" w14:textId="77777777" w:rsidR="006C629D" w:rsidRPr="00211794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DC6D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6C629D" w:rsidRPr="00211794" w14:paraId="51426792" w14:textId="77777777" w:rsidTr="000019A0">
              <w:trPr>
                <w:trHeight w:val="283"/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17F6634" w14:textId="3229CE51" w:rsidR="006C629D" w:rsidRPr="00496AD6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FD56EE">
                    <w:rPr>
                      <w:rFonts w:ascii="Arial" w:hAnsi="Arial" w:cs="Arial"/>
                      <w:b/>
                      <w:bCs/>
                      <w:u w:val="single"/>
                    </w:rPr>
                    <w:t>MODEL</w:t>
                  </w:r>
                  <w:r w:rsidRPr="00496AD6">
                    <w:rPr>
                      <w:rFonts w:ascii="Arial" w:hAnsi="Arial" w:cs="Arial"/>
                      <w:b/>
                      <w:bCs/>
                    </w:rPr>
                    <w:t>: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F808A32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CONTACTRON</w:t>
                  </w:r>
                </w:p>
              </w:tc>
            </w:tr>
            <w:tr w:rsidR="006C629D" w:rsidRPr="00211794" w14:paraId="6A7F622B" w14:textId="77777777" w:rsidTr="000019A0">
              <w:trPr>
                <w:trHeight w:val="283"/>
                <w:jc w:val="center"/>
              </w:trPr>
              <w:tc>
                <w:tcPr>
                  <w:tcW w:w="23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B8C3559" w14:textId="77777777" w:rsidR="006C629D" w:rsidRPr="00496AD6" w:rsidRDefault="006C629D" w:rsidP="006C629D">
                  <w:pPr>
                    <w:ind w:left="170"/>
                    <w:rPr>
                      <w:rFonts w:ascii="Arial" w:hAnsi="Arial" w:cs="Arial"/>
                      <w:b/>
                      <w:bCs/>
                    </w:rPr>
                  </w:pPr>
                  <w:r w:rsidRPr="00FD56EE">
                    <w:rPr>
                      <w:rFonts w:ascii="Arial" w:hAnsi="Arial" w:cs="Arial"/>
                      <w:b/>
                      <w:bCs/>
                      <w:u w:val="single"/>
                    </w:rPr>
                    <w:t>FABRICANT</w:t>
                  </w:r>
                  <w:r w:rsidRPr="00496AD6">
                    <w:rPr>
                      <w:rFonts w:ascii="Arial" w:hAnsi="Arial" w:cs="Arial"/>
                      <w:b/>
                      <w:bCs/>
                    </w:rPr>
                    <w:t>:</w:t>
                  </w:r>
                </w:p>
              </w:tc>
              <w:tc>
                <w:tcPr>
                  <w:tcW w:w="72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E78FAB" w14:textId="77777777" w:rsidR="006C629D" w:rsidRPr="00211794" w:rsidRDefault="006C629D" w:rsidP="006C629D">
                  <w:pPr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PHOENIX CONTACT </w:t>
                  </w:r>
                  <w:r w:rsidRPr="003B777C">
                    <w:rPr>
                      <w:rFonts w:ascii="Arial" w:hAnsi="Arial" w:cs="Arial"/>
                    </w:rPr>
                    <w:t>o similar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14:paraId="6FDD7375" w14:textId="09A52C24" w:rsidR="006C629D" w:rsidRPr="00496AD6" w:rsidRDefault="006C629D" w:rsidP="0000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DA33230" w14:textId="7595A9EF" w:rsidR="006C629D" w:rsidRPr="00496AD6" w:rsidRDefault="006C629D" w:rsidP="000019A0">
            <w:pPr>
              <w:jc w:val="both"/>
              <w:rPr>
                <w:rFonts w:ascii="Arial" w:hAnsi="Arial" w:cs="Arial"/>
              </w:rPr>
            </w:pPr>
          </w:p>
        </w:tc>
      </w:tr>
    </w:tbl>
    <w:p w14:paraId="6D59411D" w14:textId="77777777" w:rsidR="006C629D" w:rsidRPr="008C02C5" w:rsidRDefault="006C629D" w:rsidP="00B85B19">
      <w:pPr>
        <w:jc w:val="both"/>
      </w:pPr>
    </w:p>
    <w:p w14:paraId="03428592" w14:textId="77777777" w:rsidR="00B85B19" w:rsidRDefault="00B85B19" w:rsidP="00B85B19">
      <w:pPr>
        <w:jc w:val="both"/>
        <w:rPr>
          <w:rFonts w:ascii="Arial" w:hAnsi="Arial" w:cs="Arial"/>
        </w:rPr>
        <w:sectPr w:rsidR="00B85B19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B85B19" w:rsidRPr="00056BC6" w14:paraId="17D8FEDF" w14:textId="77777777" w:rsidTr="006C629D">
        <w:trPr>
          <w:trHeight w:val="284"/>
          <w:jc w:val="center"/>
        </w:trPr>
        <w:tc>
          <w:tcPr>
            <w:tcW w:w="9639" w:type="dxa"/>
            <w:gridSpan w:val="4"/>
            <w:shd w:val="clear" w:color="auto" w:fill="C6D9F1" w:themeFill="text2" w:themeFillTint="33"/>
            <w:vAlign w:val="center"/>
          </w:tcPr>
          <w:p w14:paraId="162801C7" w14:textId="77777777" w:rsidR="00B85B19" w:rsidRPr="00056BC6" w:rsidRDefault="00B85B19" w:rsidP="00BE49F7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056BC6">
              <w:rPr>
                <w:rFonts w:ascii="Helvetica" w:hAnsi="Helvetica" w:cs="Helvetica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B85B19" w:rsidRPr="00056BC6" w14:paraId="6C60934C" w14:textId="77777777" w:rsidTr="006C629D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7AB660BD" w14:textId="77777777" w:rsidR="00B85B19" w:rsidRPr="00056BC6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470" w:type="dxa"/>
          </w:tcPr>
          <w:p w14:paraId="41AA278C" w14:textId="77777777" w:rsidR="00B85B19" w:rsidRPr="00056BC6" w:rsidRDefault="00B85B19" w:rsidP="00BE49F7">
            <w:pPr>
              <w:jc w:val="both"/>
              <w:rPr>
                <w:rFonts w:ascii="Arial" w:hAnsi="Arial" w:cs="Arial"/>
              </w:rPr>
            </w:pPr>
            <w:r w:rsidRPr="00056BC6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BT</w:t>
            </w:r>
          </w:p>
        </w:tc>
        <w:tc>
          <w:tcPr>
            <w:tcW w:w="835" w:type="dxa"/>
            <w:shd w:val="clear" w:color="auto" w:fill="E6E6E6"/>
          </w:tcPr>
          <w:p w14:paraId="37BC0D7C" w14:textId="77777777" w:rsidR="00B85B19" w:rsidRPr="00056BC6" w:rsidRDefault="00B85B19" w:rsidP="00BE49F7">
            <w:pPr>
              <w:jc w:val="center"/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Rev.:</w:t>
            </w:r>
          </w:p>
        </w:tc>
        <w:tc>
          <w:tcPr>
            <w:tcW w:w="1518" w:type="dxa"/>
          </w:tcPr>
          <w:p w14:paraId="445E2FE7" w14:textId="77777777" w:rsidR="00B85B19" w:rsidRPr="00056BC6" w:rsidRDefault="00B85B19" w:rsidP="00BE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15/01/2021</w:t>
            </w:r>
          </w:p>
        </w:tc>
      </w:tr>
      <w:tr w:rsidR="00B85B19" w:rsidRPr="00056BC6" w14:paraId="4E593881" w14:textId="77777777" w:rsidTr="006C629D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4FFFB768" w14:textId="77777777" w:rsidR="00B85B19" w:rsidRPr="00056BC6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823" w:type="dxa"/>
            <w:gridSpan w:val="3"/>
          </w:tcPr>
          <w:p w14:paraId="202BE0BB" w14:textId="1BC8018C" w:rsidR="00B85B19" w:rsidRPr="00056BC6" w:rsidRDefault="00B85B19" w:rsidP="00BE49F7">
            <w:pPr>
              <w:jc w:val="both"/>
              <w:outlineLvl w:val="0"/>
              <w:rPr>
                <w:rFonts w:ascii="Arial" w:hAnsi="Arial" w:cs="Arial"/>
              </w:rPr>
            </w:pPr>
            <w:bookmarkStart w:id="22" w:name="_Toc162261957"/>
            <w:r>
              <w:rPr>
                <w:rFonts w:ascii="Arial" w:hAnsi="Arial" w:cs="Arial"/>
              </w:rPr>
              <w:t>ARR</w:t>
            </w:r>
            <w:r w:rsidR="006C629D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NCADOR, RALENTITZADOR PROGRESSIUS</w:t>
            </w:r>
            <w:bookmarkEnd w:id="22"/>
          </w:p>
        </w:tc>
      </w:tr>
      <w:tr w:rsidR="00B85B19" w:rsidRPr="00056BC6" w14:paraId="3005C6CD" w14:textId="77777777" w:rsidTr="006C629D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4FD98D25" w14:textId="77777777" w:rsidR="00B85B19" w:rsidRPr="00056BC6" w:rsidRDefault="00B85B19" w:rsidP="00BE49F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823" w:type="dxa"/>
            <w:gridSpan w:val="3"/>
          </w:tcPr>
          <w:p w14:paraId="6808ADF0" w14:textId="77777777" w:rsidR="00B85B19" w:rsidRPr="00056BC6" w:rsidRDefault="00B85B19" w:rsidP="00BE49F7">
            <w:pPr>
              <w:jc w:val="both"/>
              <w:outlineLvl w:val="1"/>
              <w:rPr>
                <w:rFonts w:ascii="Arial" w:hAnsi="Arial" w:cs="Arial"/>
              </w:rPr>
            </w:pPr>
            <w:bookmarkStart w:id="23" w:name="_Toc162261958"/>
            <w:r>
              <w:rPr>
                <w:rFonts w:ascii="Arial" w:hAnsi="Arial" w:cs="Arial"/>
              </w:rPr>
              <w:t>SCHNEIDER ELECTRIC  ATS</w:t>
            </w:r>
            <w:bookmarkEnd w:id="23"/>
          </w:p>
        </w:tc>
      </w:tr>
      <w:tr w:rsidR="00B85B19" w:rsidRPr="00056BC6" w14:paraId="1D5C539A" w14:textId="77777777" w:rsidTr="006C629D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68A86E8D" w14:textId="77777777" w:rsidR="00B85B19" w:rsidRPr="00056BC6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823" w:type="dxa"/>
            <w:gridSpan w:val="3"/>
          </w:tcPr>
          <w:p w14:paraId="20A60D63" w14:textId="77777777" w:rsidR="00B85B19" w:rsidRPr="00F217A0" w:rsidRDefault="00B85B19" w:rsidP="00BE49F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Sistema de control d’arrancada i aturar progressius per a motors de distribució BT</w:t>
            </w:r>
          </w:p>
        </w:tc>
      </w:tr>
    </w:tbl>
    <w:p w14:paraId="79FFFD1B" w14:textId="77777777" w:rsidR="00B85B19" w:rsidRPr="002610A3" w:rsidRDefault="00B85B19" w:rsidP="00B85B19">
      <w:pPr>
        <w:widowControl/>
        <w:spacing w:line="360" w:lineRule="auto"/>
        <w:jc w:val="both"/>
        <w:rPr>
          <w:rFonts w:ascii="Arial" w:hAnsi="Arial" w:cs="Arial"/>
        </w:rPr>
      </w:pPr>
    </w:p>
    <w:p w14:paraId="6C9DDD8E" w14:textId="77777777" w:rsidR="00B85B19" w:rsidRPr="006E7F67" w:rsidRDefault="00813B2D" w:rsidP="00B85B1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53D10E8C">
          <v:line id="_x0000_s2175" style="position:absolute;left:0;text-align:left;z-index:25173708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45pt,17.5pt" to="482.35pt,17.5pt" strokeweight=".5pt"/>
        </w:pict>
      </w:r>
      <w:r w:rsidR="00B85B19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392"/>
        <w:gridCol w:w="7247"/>
      </w:tblGrid>
      <w:tr w:rsidR="00B85B19" w:rsidRPr="00211794" w14:paraId="466800EB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7F498E63" w14:textId="77777777" w:rsidR="00B85B19" w:rsidRPr="00000637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 xml:space="preserve">Tipus de construcció 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43E86B45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  <w:r w:rsidRPr="00211794">
              <w:rPr>
                <w:rFonts w:ascii="Arial" w:hAnsi="Arial" w:cs="Arial"/>
                <w:bCs/>
              </w:rPr>
              <w:t>er a muntatge a l’interior d’armari</w:t>
            </w:r>
          </w:p>
        </w:tc>
      </w:tr>
      <w:tr w:rsidR="00B85B19" w:rsidRPr="00211794" w14:paraId="6B3C2293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1EF822D2" w14:textId="77777777" w:rsidR="00B85B19" w:rsidRPr="00000637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 xml:space="preserve">Grau de protecció mínim 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305C97E6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IP21 </w:t>
            </w:r>
          </w:p>
        </w:tc>
      </w:tr>
      <w:tr w:rsidR="00B85B19" w:rsidRPr="00211794" w14:paraId="143DD6F6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7D07614D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Tensió d’entrada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1F2CC993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 xml:space="preserve">3 x </w:t>
            </w:r>
            <w:r>
              <w:rPr>
                <w:rFonts w:ascii="Arial" w:hAnsi="Arial" w:cs="Arial"/>
                <w:bCs/>
              </w:rPr>
              <w:t>400</w:t>
            </w:r>
            <w:r w:rsidRPr="00211794">
              <w:rPr>
                <w:rFonts w:ascii="Arial" w:hAnsi="Arial" w:cs="Arial"/>
                <w:bCs/>
              </w:rPr>
              <w:t xml:space="preserve"> V </w:t>
            </w:r>
            <w:r w:rsidRPr="00211794">
              <w:rPr>
                <w:rFonts w:ascii="Arial" w:hAnsi="Arial" w:cs="Arial"/>
                <w:bCs/>
              </w:rPr>
              <w:sym w:font="UniversalMath1 BT" w:char="F036"/>
            </w:r>
            <w:r w:rsidRPr="00211794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5</w:t>
            </w:r>
            <w:r w:rsidRPr="00211794">
              <w:rPr>
                <w:rFonts w:ascii="Arial" w:hAnsi="Arial" w:cs="Arial"/>
                <w:bCs/>
              </w:rPr>
              <w:t xml:space="preserve">% </w:t>
            </w:r>
          </w:p>
        </w:tc>
      </w:tr>
      <w:tr w:rsidR="00B85B19" w:rsidRPr="00211794" w14:paraId="238D4173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236C4494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Freqüència d’entrada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0B8FB7DD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  <w:r w:rsidRPr="00211794">
              <w:rPr>
                <w:rFonts w:ascii="Arial" w:hAnsi="Arial" w:cs="Arial"/>
                <w:bCs/>
              </w:rPr>
              <w:t xml:space="preserve"> Hz  </w:t>
            </w:r>
            <w:r w:rsidRPr="00211794">
              <w:rPr>
                <w:rFonts w:ascii="Arial" w:hAnsi="Arial" w:cs="Arial"/>
                <w:bCs/>
              </w:rPr>
              <w:sym w:font="UniversalMath1 BT" w:char="F036"/>
            </w:r>
            <w:r>
              <w:rPr>
                <w:rFonts w:ascii="Arial" w:hAnsi="Arial" w:cs="Arial"/>
                <w:bCs/>
              </w:rPr>
              <w:t>5</w:t>
            </w:r>
            <w:r w:rsidRPr="00211794">
              <w:rPr>
                <w:rFonts w:ascii="Arial" w:hAnsi="Arial" w:cs="Arial"/>
                <w:bCs/>
              </w:rPr>
              <w:t>%</w:t>
            </w:r>
          </w:p>
        </w:tc>
      </w:tr>
      <w:tr w:rsidR="00B85B19" w:rsidRPr="00211794" w14:paraId="629DC4F0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7D149A09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Número de Entrades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1A66537E" w14:textId="77777777" w:rsidR="00B85B19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1. analògica: sonda PTC i 4 lògiques </w:t>
            </w:r>
          </w:p>
        </w:tc>
      </w:tr>
      <w:tr w:rsidR="00B85B19" w:rsidRPr="00211794" w14:paraId="25A8405F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599925EB" w14:textId="77777777" w:rsidR="00B85B19" w:rsidRDefault="00B85B19" w:rsidP="00BE49F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Número de Sortides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63509670" w14:textId="77777777" w:rsidR="00B85B19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 analògica, 2 lògiques, 3 sortides relé.</w:t>
            </w:r>
          </w:p>
        </w:tc>
      </w:tr>
      <w:tr w:rsidR="00B85B19" w:rsidRPr="00211794" w14:paraId="08D57C6B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42BA55C0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 xml:space="preserve">Rang de </w:t>
            </w:r>
            <w:r>
              <w:rPr>
                <w:rFonts w:ascii="Arial" w:hAnsi="Arial" w:cs="Arial"/>
                <w:b/>
                <w:bCs/>
              </w:rPr>
              <w:t>potències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01788D68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 a 630 kW</w:t>
            </w:r>
            <w:r w:rsidRPr="0021179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85B19" w:rsidRPr="00211794" w14:paraId="44FB2339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0112B9BE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 xml:space="preserve">Mètodes de control 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466C54B9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Sistema de control de Par (TCS)</w:t>
            </w:r>
            <w:r w:rsidRPr="00BF1DB7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85B19" w:rsidRPr="00211794" w14:paraId="5F237613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71831F84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Cicle de funcionament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4E5CF4AD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Estàndard i Sever</w:t>
            </w:r>
          </w:p>
        </w:tc>
      </w:tr>
      <w:tr w:rsidR="00B85B19" w:rsidRPr="00211794" w14:paraId="01976FF0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6E759FF3" w14:textId="77777777" w:rsidR="00B85B19" w:rsidRPr="0039177D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39177D">
              <w:rPr>
                <w:rFonts w:ascii="Arial" w:hAnsi="Arial" w:cs="Arial"/>
                <w:b/>
                <w:bCs/>
              </w:rPr>
              <w:t>Funció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31862071" w14:textId="474B9E44" w:rsidR="00B85B19" w:rsidRPr="0039177D" w:rsidRDefault="00B85B19" w:rsidP="00BE49F7">
            <w:pPr>
              <w:rPr>
                <w:rFonts w:ascii="Arial" w:hAnsi="Arial" w:cs="Arial"/>
                <w:bCs/>
              </w:rPr>
            </w:pPr>
            <w:r w:rsidRPr="0039177D">
              <w:rPr>
                <w:rFonts w:ascii="Arial" w:hAnsi="Arial" w:cs="Arial"/>
                <w:bCs/>
              </w:rPr>
              <w:t>Control de Par, ajust rampa i parell d’arr</w:t>
            </w:r>
            <w:r w:rsidR="002C19FC">
              <w:rPr>
                <w:rFonts w:ascii="Arial" w:hAnsi="Arial" w:cs="Arial"/>
                <w:bCs/>
              </w:rPr>
              <w:t>e</w:t>
            </w:r>
            <w:r w:rsidRPr="0039177D">
              <w:rPr>
                <w:rFonts w:ascii="Arial" w:hAnsi="Arial" w:cs="Arial"/>
                <w:bCs/>
              </w:rPr>
              <w:t xml:space="preserve">ncada </w:t>
            </w:r>
          </w:p>
        </w:tc>
      </w:tr>
      <w:tr w:rsidR="00B85B19" w:rsidRPr="00211794" w14:paraId="0205E69E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29ADF858" w14:textId="77777777" w:rsidR="00B85B19" w:rsidRPr="0039177D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39177D">
              <w:rPr>
                <w:rFonts w:ascii="Arial" w:hAnsi="Arial" w:cs="Arial"/>
                <w:b/>
                <w:bCs/>
              </w:rPr>
              <w:t>Diagnosis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121D1D9E" w14:textId="72DC45BD" w:rsidR="00B85B19" w:rsidRPr="0039177D" w:rsidRDefault="00B85B19" w:rsidP="00BE49F7">
            <w:pPr>
              <w:rPr>
                <w:rFonts w:ascii="Arial" w:hAnsi="Arial" w:cs="Arial"/>
                <w:bCs/>
              </w:rPr>
            </w:pPr>
            <w:r w:rsidRPr="0039177D">
              <w:rPr>
                <w:rFonts w:ascii="Arial" w:hAnsi="Arial" w:cs="Arial"/>
                <w:bCs/>
              </w:rPr>
              <w:t>Sobreintensitat, inversions de fase, subc</w:t>
            </w:r>
            <w:r w:rsidR="00C65F62">
              <w:rPr>
                <w:rFonts w:ascii="Arial" w:hAnsi="Arial" w:cs="Arial"/>
                <w:bCs/>
              </w:rPr>
              <w:t>à</w:t>
            </w:r>
            <w:r w:rsidRPr="0039177D">
              <w:rPr>
                <w:rFonts w:ascii="Arial" w:hAnsi="Arial" w:cs="Arial"/>
                <w:bCs/>
              </w:rPr>
              <w:t xml:space="preserve">rrega, fallides tèrmiques, arrancada massa llarg, fallada tèrmica motor arrencador. </w:t>
            </w:r>
          </w:p>
        </w:tc>
      </w:tr>
      <w:tr w:rsidR="00B85B19" w:rsidRPr="007730D0" w14:paraId="732A431E" w14:textId="77777777" w:rsidTr="00BE49F7">
        <w:trPr>
          <w:trHeight w:val="180"/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376CFDAC" w14:textId="77777777" w:rsidR="00B85B19" w:rsidRPr="0039177D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39177D">
              <w:rPr>
                <w:rFonts w:ascii="Arial" w:hAnsi="Arial" w:cs="Arial"/>
                <w:b/>
                <w:bCs/>
              </w:rPr>
              <w:t>Normes/homologacions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6B4C8F81" w14:textId="076C6165" w:rsidR="00B85B19" w:rsidRPr="0039177D" w:rsidRDefault="00B85B19" w:rsidP="00BE49F7">
            <w:pPr>
              <w:rPr>
                <w:rFonts w:ascii="Arial" w:hAnsi="Arial" w:cs="Arial"/>
                <w:bCs/>
              </w:rPr>
            </w:pPr>
            <w:r w:rsidRPr="0039177D">
              <w:rPr>
                <w:rFonts w:ascii="Arial" w:hAnsi="Arial" w:cs="Arial"/>
                <w:bCs/>
              </w:rPr>
              <w:t>IEC/EN 60947-4-2, EMC clas</w:t>
            </w:r>
            <w:r w:rsidR="00C65F62">
              <w:rPr>
                <w:rFonts w:ascii="Arial" w:hAnsi="Arial" w:cs="Arial"/>
                <w:bCs/>
              </w:rPr>
              <w:t>s</w:t>
            </w:r>
            <w:r w:rsidRPr="0039177D">
              <w:rPr>
                <w:rFonts w:ascii="Arial" w:hAnsi="Arial" w:cs="Arial"/>
                <w:bCs/>
              </w:rPr>
              <w:t>es A i B, CE UL, CSA, DNV, C-Tick, GOST, CCC, SEPRO i TCF</w:t>
            </w:r>
          </w:p>
        </w:tc>
      </w:tr>
      <w:tr w:rsidR="00B85B19" w:rsidRPr="00211794" w14:paraId="64ED884F" w14:textId="77777777" w:rsidTr="00BE49F7">
        <w:trPr>
          <w:trHeight w:val="23"/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375DCE75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ACCESSORIS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24C64263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85B19" w:rsidRPr="00211794" w14:paraId="0395C3F1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07932F52" w14:textId="77777777" w:rsidR="00B85B19" w:rsidRPr="00000637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>Comunicació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348B107E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EtherNet/ Modbus TCP integrat</w:t>
            </w:r>
          </w:p>
          <w:p w14:paraId="560471FC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</w:p>
        </w:tc>
      </w:tr>
      <w:tr w:rsidR="00B85B19" w:rsidRPr="00211794" w14:paraId="4D76BCAD" w14:textId="77777777" w:rsidTr="00BE49F7">
        <w:trPr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14:paraId="238A9D8A" w14:textId="77777777" w:rsidR="00B85B19" w:rsidRPr="00211794" w:rsidRDefault="00B85B19" w:rsidP="00BE49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</w:tcPr>
          <w:p w14:paraId="17CA7853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</w:p>
        </w:tc>
      </w:tr>
      <w:tr w:rsidR="00B85B19" w:rsidRPr="00211794" w14:paraId="7BF41095" w14:textId="77777777" w:rsidTr="00BE49F7">
        <w:trPr>
          <w:trHeight w:val="283"/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1F59" w14:textId="77777777" w:rsidR="00B85B19" w:rsidRPr="00496AD6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FD56EE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496AD6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C85C0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ALTISTART 48 xxxQ</w:t>
            </w:r>
          </w:p>
        </w:tc>
      </w:tr>
      <w:tr w:rsidR="00B85B19" w:rsidRPr="00211794" w14:paraId="133560C9" w14:textId="77777777" w:rsidTr="00BE49F7">
        <w:trPr>
          <w:trHeight w:val="283"/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D0B74" w14:textId="77777777" w:rsidR="00B85B19" w:rsidRPr="00496AD6" w:rsidRDefault="00B85B19" w:rsidP="00BE49F7">
            <w:pPr>
              <w:rPr>
                <w:rFonts w:ascii="Arial" w:hAnsi="Arial" w:cs="Arial"/>
                <w:b/>
                <w:bCs/>
              </w:rPr>
            </w:pPr>
            <w:r w:rsidRPr="00FD56EE">
              <w:rPr>
                <w:rFonts w:ascii="Arial" w:hAnsi="Arial" w:cs="Arial"/>
                <w:b/>
                <w:bCs/>
                <w:u w:val="single"/>
              </w:rPr>
              <w:t>FABRICANT</w:t>
            </w:r>
            <w:r w:rsidRPr="00496AD6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D4D90" w14:textId="77777777" w:rsidR="00B85B19" w:rsidRPr="00211794" w:rsidRDefault="00B85B19" w:rsidP="00BE49F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SCHNEIDER ELECTRIC </w:t>
            </w:r>
            <w:r w:rsidRPr="003B777C">
              <w:rPr>
                <w:rFonts w:ascii="Arial" w:hAnsi="Arial" w:cs="Arial"/>
              </w:rPr>
              <w:t>o similar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2A0AF254" w14:textId="77777777" w:rsidR="00B85B19" w:rsidRPr="008C02C5" w:rsidRDefault="00B85B19" w:rsidP="00B85B19">
      <w:pPr>
        <w:jc w:val="both"/>
      </w:pPr>
    </w:p>
    <w:p w14:paraId="00FF5484" w14:textId="77777777" w:rsidR="00B85B19" w:rsidRDefault="00B85B19" w:rsidP="00B85B19">
      <w:pPr>
        <w:jc w:val="both"/>
        <w:rPr>
          <w:rFonts w:ascii="Arial" w:hAnsi="Arial" w:cs="Arial"/>
        </w:rPr>
        <w:sectPr w:rsidR="00B85B19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572A6F" w:rsidRPr="008C02C5" w14:paraId="7B665BBD" w14:textId="77777777" w:rsidTr="00B85B19">
        <w:trPr>
          <w:trHeight w:val="284"/>
          <w:jc w:val="center"/>
        </w:trPr>
        <w:tc>
          <w:tcPr>
            <w:tcW w:w="9639" w:type="dxa"/>
            <w:gridSpan w:val="4"/>
            <w:shd w:val="clear" w:color="auto" w:fill="C6D9F1" w:themeFill="text2" w:themeFillTint="33"/>
            <w:vAlign w:val="center"/>
          </w:tcPr>
          <w:p w14:paraId="0BBD6207" w14:textId="77777777" w:rsidR="00572A6F" w:rsidRPr="008C02C5" w:rsidRDefault="00572A6F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572A6F" w:rsidRPr="008C02C5" w14:paraId="3E1B4AC3" w14:textId="77777777" w:rsidTr="00B85B1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20DA6084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470" w:type="dxa"/>
          </w:tcPr>
          <w:p w14:paraId="74B56F5B" w14:textId="77777777" w:rsidR="00572A6F" w:rsidRPr="008C02C5" w:rsidRDefault="00572A6F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36" w:type="dxa"/>
            <w:shd w:val="clear" w:color="auto" w:fill="E6E6E6"/>
          </w:tcPr>
          <w:p w14:paraId="6F7DFA3B" w14:textId="77777777" w:rsidR="00572A6F" w:rsidRPr="008C02C5" w:rsidRDefault="00572A6F" w:rsidP="00BB1654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517" w:type="dxa"/>
          </w:tcPr>
          <w:p w14:paraId="4EF59328" w14:textId="77777777" w:rsidR="00572A6F" w:rsidRPr="008C02C5" w:rsidRDefault="003B2D1B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28/01/2020</w:t>
            </w:r>
          </w:p>
        </w:tc>
      </w:tr>
      <w:tr w:rsidR="00572A6F" w:rsidRPr="008C02C5" w14:paraId="7AD44F46" w14:textId="77777777" w:rsidTr="00B85B1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380FDD87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823" w:type="dxa"/>
            <w:gridSpan w:val="3"/>
          </w:tcPr>
          <w:p w14:paraId="53B250D8" w14:textId="77777777" w:rsidR="00572A6F" w:rsidRPr="008C02C5" w:rsidRDefault="00572A6F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24" w:name="_Toc162261959"/>
            <w:r>
              <w:rPr>
                <w:rFonts w:ascii="Arial" w:hAnsi="Arial" w:cs="Arial"/>
              </w:rPr>
              <w:t>BÀCUL</w:t>
            </w:r>
            <w:bookmarkEnd w:id="24"/>
          </w:p>
        </w:tc>
      </w:tr>
      <w:tr w:rsidR="00572A6F" w:rsidRPr="008C02C5" w14:paraId="14A95FE0" w14:textId="77777777" w:rsidTr="00B85B1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3DF22458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823" w:type="dxa"/>
            <w:gridSpan w:val="3"/>
          </w:tcPr>
          <w:p w14:paraId="0D691DD0" w14:textId="77777777" w:rsidR="00572A6F" w:rsidRPr="008C02C5" w:rsidRDefault="00572A6F" w:rsidP="00BB1654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572A6F" w:rsidRPr="008C02C5" w14:paraId="6783EDB1" w14:textId="77777777" w:rsidTr="00B85B1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40CFC767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823" w:type="dxa"/>
            <w:gridSpan w:val="3"/>
          </w:tcPr>
          <w:p w14:paraId="7E2188A4" w14:textId="77777777" w:rsidR="00572A6F" w:rsidRPr="008C02C5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Bàcul/Columna punt de llum</w:t>
            </w:r>
          </w:p>
        </w:tc>
      </w:tr>
    </w:tbl>
    <w:p w14:paraId="4B4291B7" w14:textId="77777777" w:rsidR="00572A6F" w:rsidRPr="008C02C5" w:rsidRDefault="00572A6F" w:rsidP="00572A6F">
      <w:pPr>
        <w:widowControl/>
        <w:spacing w:line="360" w:lineRule="auto"/>
        <w:jc w:val="both"/>
        <w:rPr>
          <w:rFonts w:ascii="Arial" w:hAnsi="Arial" w:cs="Arial"/>
        </w:rPr>
      </w:pPr>
    </w:p>
    <w:p w14:paraId="53DD0155" w14:textId="77777777" w:rsidR="00572A6F" w:rsidRPr="00034261" w:rsidRDefault="00813B2D" w:rsidP="00034261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709A6391">
          <v:line id="_x0000_s2152" style="position:absolute;left:0;text-align:left;z-index:25171046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95pt,18pt" to="482.85pt,18pt" strokeweight=".5pt"/>
        </w:pict>
      </w:r>
      <w:r w:rsidR="00572A6F" w:rsidRPr="00034261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044"/>
        <w:gridCol w:w="7595"/>
      </w:tblGrid>
      <w:tr w:rsidR="00572A6F" w:rsidRPr="00E35E9D" w14:paraId="185A44B9" w14:textId="77777777" w:rsidTr="0003426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88EA46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E35E9D">
              <w:rPr>
                <w:rFonts w:ascii="Arial" w:hAnsi="Arial" w:cs="Arial"/>
                <w:b/>
                <w:bCs/>
              </w:rPr>
              <w:t>Alçada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7F907BCF" w14:textId="77777777" w:rsidR="00034261" w:rsidRDefault="00572A6F" w:rsidP="00BB1654">
            <w:pPr>
              <w:jc w:val="both"/>
              <w:rPr>
                <w:rFonts w:ascii="Arial" w:hAnsi="Arial" w:cs="Arial"/>
              </w:rPr>
            </w:pPr>
            <w:r w:rsidRPr="00E35E9D">
              <w:rPr>
                <w:rFonts w:ascii="Arial" w:hAnsi="Arial" w:cs="Arial"/>
              </w:rPr>
              <w:t>8 m</w:t>
            </w:r>
            <w:r>
              <w:rPr>
                <w:rFonts w:ascii="Arial" w:hAnsi="Arial" w:cs="Arial"/>
              </w:rPr>
              <w:t xml:space="preserve"> (bàculs)</w:t>
            </w:r>
          </w:p>
          <w:p w14:paraId="64EAA21E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m (columnes)</w:t>
            </w:r>
          </w:p>
        </w:tc>
      </w:tr>
      <w:tr w:rsidR="00572A6F" w:rsidRPr="00E35E9D" w14:paraId="0CE611F5" w14:textId="77777777" w:rsidTr="0003426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A0B2F4B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Braç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7A223206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 m (bàculs)</w:t>
            </w:r>
          </w:p>
        </w:tc>
      </w:tr>
      <w:tr w:rsidR="00572A6F" w:rsidRPr="00E35E9D" w14:paraId="31368746" w14:textId="77777777" w:rsidTr="0003426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4BAE8E" w14:textId="77777777" w:rsidR="00034261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Connexió</w:t>
            </w:r>
          </w:p>
          <w:p w14:paraId="7F747385" w14:textId="77777777" w:rsidR="00572A6F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lluminària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3180B1EC" w14:textId="77777777" w:rsidR="00572A6F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mm</w:t>
            </w:r>
          </w:p>
        </w:tc>
      </w:tr>
      <w:tr w:rsidR="00572A6F" w:rsidRPr="00E35E9D" w14:paraId="03B4F1C6" w14:textId="77777777" w:rsidTr="0003426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F0486C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E35E9D">
              <w:rPr>
                <w:rFonts w:ascii="Arial" w:hAnsi="Arial" w:cs="Arial"/>
                <w:b/>
                <w:bCs/>
              </w:rPr>
              <w:t>Material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04170F5C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Acer A-37-1b</w:t>
            </w:r>
            <w:r w:rsidRPr="00E35E9D">
              <w:rPr>
                <w:rFonts w:ascii="Arial" w:hAnsi="Arial" w:cs="Arial"/>
              </w:rPr>
              <w:t xml:space="preserve"> segons la norma </w:t>
            </w:r>
            <w:r>
              <w:rPr>
                <w:rFonts w:ascii="Arial" w:hAnsi="Arial" w:cs="Arial"/>
              </w:rPr>
              <w:t>UNE 36080 6R</w:t>
            </w:r>
            <w:r w:rsidRPr="00E35E9D">
              <w:rPr>
                <w:rFonts w:ascii="Arial" w:hAnsi="Arial" w:cs="Arial"/>
              </w:rPr>
              <w:t>.</w:t>
            </w:r>
          </w:p>
        </w:tc>
      </w:tr>
      <w:tr w:rsidR="00572A6F" w:rsidRPr="00E35E9D" w14:paraId="1927702A" w14:textId="77777777" w:rsidTr="0003426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ABF8FE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E35E9D">
              <w:rPr>
                <w:rFonts w:ascii="Arial" w:hAnsi="Arial" w:cs="Arial"/>
                <w:b/>
                <w:bCs/>
              </w:rPr>
              <w:t>Acabat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137C0DBB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 w:rsidRPr="00E35E9D">
              <w:rPr>
                <w:rFonts w:ascii="Arial" w:hAnsi="Arial" w:cs="Arial"/>
              </w:rPr>
              <w:t>Galvanitzat en calent</w:t>
            </w:r>
            <w:r>
              <w:rPr>
                <w:rFonts w:ascii="Arial" w:hAnsi="Arial" w:cs="Arial"/>
              </w:rPr>
              <w:t>, 65 micres</w:t>
            </w:r>
            <w:r w:rsidRPr="00E35E9D">
              <w:rPr>
                <w:rFonts w:ascii="Arial" w:hAnsi="Arial" w:cs="Arial"/>
              </w:rPr>
              <w:t xml:space="preserve">, segons la norma </w:t>
            </w:r>
            <w:r>
              <w:rPr>
                <w:rFonts w:ascii="Arial" w:hAnsi="Arial" w:cs="Arial"/>
              </w:rPr>
              <w:t>UNE 37501</w:t>
            </w:r>
          </w:p>
        </w:tc>
      </w:tr>
      <w:tr w:rsidR="00572A6F" w:rsidRPr="00E35E9D" w14:paraId="7AEE1991" w14:textId="77777777" w:rsidTr="0003426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906BBB3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325B7D99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projecte. Sense pintar com a estàndard.</w:t>
            </w:r>
          </w:p>
        </w:tc>
      </w:tr>
      <w:tr w:rsidR="00572A6F" w:rsidRPr="00E35E9D" w14:paraId="5DC3DFBC" w14:textId="77777777" w:rsidTr="0003426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B57B85A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Forma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0F482519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Columna troncocònica, plegada d’una peça, amb conicitat del 12%</w:t>
            </w:r>
          </w:p>
        </w:tc>
      </w:tr>
    </w:tbl>
    <w:p w14:paraId="3E6B1D38" w14:textId="77777777" w:rsidR="00600E07" w:rsidRDefault="00600E07" w:rsidP="00DE3890">
      <w:pPr>
        <w:jc w:val="both"/>
        <w:rPr>
          <w:rFonts w:ascii="Arial" w:hAnsi="Arial" w:cs="Arial"/>
        </w:rPr>
      </w:pPr>
    </w:p>
    <w:p w14:paraId="2E4CB2BB" w14:textId="77777777" w:rsidR="00DE3890" w:rsidRDefault="00DE3890" w:rsidP="00DE3890">
      <w:pPr>
        <w:jc w:val="both"/>
        <w:rPr>
          <w:rFonts w:ascii="Arial" w:hAnsi="Arial" w:cs="Arial"/>
        </w:rPr>
        <w:sectPr w:rsidR="00DE3890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DE3890" w:rsidRPr="00A75A48" w14:paraId="4D24B7A0" w14:textId="77777777" w:rsidTr="00BB1654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4F716B0D" w14:textId="77777777" w:rsidR="00DE3890" w:rsidRPr="00A75A48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A75A48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A75A48" w14:paraId="6A7C9D40" w14:textId="77777777" w:rsidTr="00BB1654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14A5502A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25012956" w14:textId="77777777" w:rsidR="00DE3890" w:rsidRPr="00A75A48" w:rsidRDefault="00396E17" w:rsidP="00E40C17">
            <w:pPr>
              <w:jc w:val="both"/>
              <w:rPr>
                <w:rFonts w:ascii="Arial" w:hAnsi="Arial" w:cs="Arial"/>
              </w:rPr>
            </w:pPr>
            <w:r w:rsidRPr="00880425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BT</w:t>
            </w:r>
          </w:p>
        </w:tc>
        <w:tc>
          <w:tcPr>
            <w:tcW w:w="804" w:type="dxa"/>
            <w:shd w:val="clear" w:color="auto" w:fill="E6E6E6"/>
          </w:tcPr>
          <w:p w14:paraId="389B860F" w14:textId="77777777" w:rsidR="00DE3890" w:rsidRPr="00A75A48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A75A48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4172C1AB" w14:textId="77777777" w:rsidR="00DE3890" w:rsidRPr="00A75A48" w:rsidRDefault="00DE3890" w:rsidP="00E40C17">
            <w:pPr>
              <w:jc w:val="center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25/02/2010</w:t>
            </w:r>
          </w:p>
        </w:tc>
      </w:tr>
      <w:tr w:rsidR="00DE3890" w:rsidRPr="00A75A48" w14:paraId="4A58AF70" w14:textId="77777777" w:rsidTr="00BB1654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9A9A22D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0BBF70D7" w14:textId="77777777" w:rsidR="00DE3890" w:rsidRPr="00A75A48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25" w:name="_Toc260816261"/>
            <w:bookmarkStart w:id="26" w:name="_Toc261341707"/>
            <w:bookmarkStart w:id="27" w:name="_Toc162261960"/>
            <w:r w:rsidRPr="00A75A48">
              <w:rPr>
                <w:rFonts w:ascii="Arial" w:hAnsi="Arial" w:cs="Arial"/>
              </w:rPr>
              <w:t>BOTONERES A CAMP</w:t>
            </w:r>
            <w:bookmarkEnd w:id="25"/>
            <w:bookmarkEnd w:id="26"/>
            <w:bookmarkEnd w:id="27"/>
            <w:r w:rsidRPr="00A75A48">
              <w:rPr>
                <w:rFonts w:ascii="Arial" w:hAnsi="Arial" w:cs="Arial"/>
              </w:rPr>
              <w:t xml:space="preserve">    </w:t>
            </w:r>
          </w:p>
        </w:tc>
      </w:tr>
      <w:tr w:rsidR="00DE3890" w:rsidRPr="00A75A48" w14:paraId="2542B33F" w14:textId="77777777" w:rsidTr="00BB1654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74F3287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88" w:type="dxa"/>
            <w:gridSpan w:val="3"/>
          </w:tcPr>
          <w:p w14:paraId="445252E3" w14:textId="77777777" w:rsidR="00DE3890" w:rsidRPr="00A75A48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  <w:bookmarkStart w:id="28" w:name="_Toc260816262"/>
            <w:bookmarkStart w:id="29" w:name="_Toc261341708"/>
            <w:bookmarkStart w:id="30" w:name="_Toc162261961"/>
            <w:r w:rsidRPr="00A75A48">
              <w:rPr>
                <w:rFonts w:ascii="Arial" w:hAnsi="Arial" w:cs="Arial"/>
              </w:rPr>
              <w:t>SCHNEIDER ELECTRIC</w:t>
            </w:r>
            <w:bookmarkEnd w:id="28"/>
            <w:bookmarkEnd w:id="29"/>
            <w:bookmarkEnd w:id="30"/>
            <w:r w:rsidRPr="00A75A48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65C732BA" w14:textId="77777777" w:rsidTr="00BB1654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0AE33721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49C6AC27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Botonera obertura, tancament i aturada d’emergència</w:t>
            </w:r>
          </w:p>
        </w:tc>
      </w:tr>
    </w:tbl>
    <w:p w14:paraId="25F1EC41" w14:textId="77777777" w:rsidR="00DE3890" w:rsidRPr="00A75A48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4D01358E" w14:textId="77777777" w:rsidR="00DE3890" w:rsidRPr="008F2C4E" w:rsidRDefault="00813B2D" w:rsidP="00BB1654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6DEAA656">
          <v:line id="_x0000_s2100" style="position:absolute;left:0;text-align:left;z-index:251650048" from=".6pt,17.5pt" to="482.5pt,17.5pt" strokeweight=".5pt"/>
        </w:pict>
      </w:r>
      <w:r w:rsidR="008F2C4E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47"/>
        <w:gridCol w:w="949"/>
        <w:gridCol w:w="6943"/>
      </w:tblGrid>
      <w:tr w:rsidR="00DE3890" w:rsidRPr="00A75A48" w14:paraId="75117BF6" w14:textId="77777777" w:rsidTr="00072679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06E6A" w14:textId="77777777" w:rsidR="00DE3890" w:rsidRPr="00A75A48" w:rsidRDefault="00072679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Protecció contra </w:t>
            </w:r>
            <w:r w:rsidR="00DE3890" w:rsidRPr="00A75A48">
              <w:rPr>
                <w:rFonts w:ascii="Arial" w:hAnsi="Arial" w:cs="Arial"/>
                <w:b/>
                <w:bCs/>
              </w:rPr>
              <w:t>impactes mecànics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6E48AC93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IK9</w:t>
            </w:r>
          </w:p>
        </w:tc>
      </w:tr>
      <w:tr w:rsidR="00DE3890" w:rsidRPr="00A75A48" w14:paraId="28F83AB5" w14:textId="77777777" w:rsidTr="00072679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D703F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Grau de protecció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7657FFAB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IP 65</w:t>
            </w:r>
          </w:p>
        </w:tc>
      </w:tr>
      <w:tr w:rsidR="00DE3890" w:rsidRPr="00A75A48" w14:paraId="7DC05CE6" w14:textId="77777777" w:rsidTr="00072679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107B2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Material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1AC11E9E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Polièster aïllant</w:t>
            </w:r>
          </w:p>
        </w:tc>
      </w:tr>
      <w:tr w:rsidR="00DE3890" w:rsidRPr="00A75A48" w14:paraId="3691B997" w14:textId="77777777" w:rsidTr="00072679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8EB06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Diàmetre de polsadors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6C1D2E9A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22 mm"/>
              </w:smartTagPr>
              <w:r w:rsidRPr="00A75A48">
                <w:rPr>
                  <w:rFonts w:ascii="Arial" w:hAnsi="Arial" w:cs="Arial"/>
                </w:rPr>
                <w:t>22 mm</w:t>
              </w:r>
            </w:smartTag>
            <w:r w:rsidRPr="00A75A48">
              <w:rPr>
                <w:rFonts w:ascii="Arial" w:hAnsi="Arial" w:cs="Arial"/>
              </w:rPr>
              <w:t xml:space="preserve"> </w:t>
            </w:r>
          </w:p>
        </w:tc>
      </w:tr>
      <w:tr w:rsidR="00DE3890" w:rsidRPr="00A75A48" w14:paraId="35F17550" w14:textId="77777777" w:rsidTr="00072679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9A236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Composició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2E20A89E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Obertura, Tancament i Aturada d’emergència (segons projecte)</w:t>
            </w:r>
          </w:p>
        </w:tc>
      </w:tr>
      <w:tr w:rsidR="00DE3890" w:rsidRPr="00A75A48" w14:paraId="11EF49A3" w14:textId="77777777" w:rsidTr="00072679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E5595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Instal·lació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0B95EE9A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 xml:space="preserve">Muntatge a paret o a suport metàl·lic galvanitzat en calent </w:t>
            </w:r>
          </w:p>
        </w:tc>
      </w:tr>
      <w:tr w:rsidR="00DE3890" w:rsidRPr="00A75A48" w14:paraId="6170DFC2" w14:textId="77777777" w:rsidTr="00072679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8B4D4" w14:textId="77777777" w:rsidR="00DE3890" w:rsidRPr="00A75A4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</w:rPr>
              <w:t>Identificació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316DEEDA" w14:textId="77777777" w:rsidR="00DE3890" w:rsidRPr="00A75A48" w:rsidRDefault="00DE3890" w:rsidP="00E40C17">
            <w:pPr>
              <w:jc w:val="both"/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Etiqueta amb text gravat, amb Tag i identificació de l’equip</w:t>
            </w:r>
          </w:p>
        </w:tc>
      </w:tr>
      <w:tr w:rsidR="00DE3890" w:rsidRPr="00A75A48" w14:paraId="6D77BBBD" w14:textId="77777777" w:rsidTr="00072679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450904" w14:textId="77777777" w:rsidR="00DE3890" w:rsidRPr="00A75A48" w:rsidRDefault="00DE3890" w:rsidP="00E40C1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E3890" w:rsidRPr="00A75A48" w14:paraId="0305D665" w14:textId="77777777" w:rsidTr="00072679">
        <w:trPr>
          <w:trHeight w:val="283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A20F9" w14:textId="77777777" w:rsidR="00DE3890" w:rsidRPr="00A75A48" w:rsidRDefault="00DE3890" w:rsidP="008F2C4E">
            <w:pPr>
              <w:keepNext/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  <w:u w:val="single"/>
              </w:rPr>
              <w:t>NORMA:</w:t>
            </w:r>
          </w:p>
        </w:tc>
        <w:tc>
          <w:tcPr>
            <w:tcW w:w="7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FA5BA" w14:textId="77777777" w:rsidR="00DE3890" w:rsidRPr="00A75A48" w:rsidRDefault="00DE3890" w:rsidP="008F2C4E">
            <w:pPr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 xml:space="preserve">IEC 60947-5-1 </w:t>
            </w:r>
          </w:p>
        </w:tc>
      </w:tr>
      <w:tr w:rsidR="00DE3890" w:rsidRPr="00A75A48" w14:paraId="1F7F6976" w14:textId="77777777" w:rsidTr="00072679">
        <w:trPr>
          <w:trHeight w:val="283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EA40E" w14:textId="77777777" w:rsidR="00DE3890" w:rsidRPr="00A75A48" w:rsidRDefault="00DE3890" w:rsidP="008F2C4E">
            <w:pPr>
              <w:keepNext/>
              <w:rPr>
                <w:rFonts w:ascii="Arial" w:hAnsi="Arial" w:cs="Arial"/>
                <w:b/>
                <w:bCs/>
              </w:rPr>
            </w:pPr>
            <w:r w:rsidRPr="00A75A48">
              <w:rPr>
                <w:rFonts w:ascii="Arial" w:hAnsi="Arial" w:cs="Arial"/>
                <w:b/>
                <w:bCs/>
                <w:u w:val="single"/>
              </w:rPr>
              <w:t xml:space="preserve">TIPUS: </w:t>
            </w:r>
          </w:p>
        </w:tc>
        <w:tc>
          <w:tcPr>
            <w:tcW w:w="7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86BE0" w14:textId="77777777" w:rsidR="00DE3890" w:rsidRPr="00A75A48" w:rsidRDefault="00DE3890" w:rsidP="008F2C4E">
            <w:pPr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>PVC ESTANC</w:t>
            </w:r>
          </w:p>
        </w:tc>
      </w:tr>
      <w:tr w:rsidR="00DE3890" w:rsidRPr="00A75A48" w14:paraId="04484B62" w14:textId="77777777" w:rsidTr="00072679">
        <w:trPr>
          <w:trHeight w:val="283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9BB8" w14:textId="77777777" w:rsidR="00DE3890" w:rsidRPr="00A75A48" w:rsidRDefault="00DE3890" w:rsidP="008F2C4E">
            <w:pPr>
              <w:keepNext/>
              <w:rPr>
                <w:rFonts w:ascii="Arial" w:hAnsi="Arial" w:cs="Arial"/>
                <w:b/>
                <w:bCs/>
                <w:u w:val="single"/>
              </w:rPr>
            </w:pPr>
            <w:r w:rsidRPr="00A75A48">
              <w:rPr>
                <w:rFonts w:ascii="Arial" w:hAnsi="Arial" w:cs="Arial"/>
                <w:b/>
                <w:bCs/>
                <w:u w:val="single"/>
              </w:rPr>
              <w:t>FABRICANT:</w:t>
            </w:r>
          </w:p>
        </w:tc>
        <w:tc>
          <w:tcPr>
            <w:tcW w:w="7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BE977" w14:textId="77777777" w:rsidR="00DE3890" w:rsidRPr="00A75A48" w:rsidRDefault="00DE3890" w:rsidP="008F2C4E">
            <w:pPr>
              <w:rPr>
                <w:rFonts w:ascii="Arial" w:hAnsi="Arial" w:cs="Arial"/>
              </w:rPr>
            </w:pPr>
            <w:r w:rsidRPr="00A75A48">
              <w:rPr>
                <w:rFonts w:ascii="Arial" w:hAnsi="Arial" w:cs="Arial"/>
              </w:rPr>
              <w:t xml:space="preserve">SCHNEIDER ELECTRIC o similar </w:t>
            </w:r>
          </w:p>
        </w:tc>
      </w:tr>
    </w:tbl>
    <w:p w14:paraId="64809736" w14:textId="77777777" w:rsidR="00DE3890" w:rsidRPr="00C17F75" w:rsidRDefault="00DE3890" w:rsidP="00DE3890">
      <w:pPr>
        <w:jc w:val="both"/>
        <w:rPr>
          <w:highlight w:val="yellow"/>
        </w:rPr>
      </w:pPr>
    </w:p>
    <w:p w14:paraId="3435DDB1" w14:textId="77777777" w:rsidR="00DE3890" w:rsidRPr="00C17F75" w:rsidRDefault="00DE3890" w:rsidP="00DE3890">
      <w:pPr>
        <w:jc w:val="both"/>
        <w:rPr>
          <w:highlight w:val="yellow"/>
        </w:rPr>
      </w:pPr>
    </w:p>
    <w:p w14:paraId="1186986F" w14:textId="77777777" w:rsidR="00DE3890" w:rsidRDefault="00DE3890" w:rsidP="00DE3890">
      <w:pPr>
        <w:jc w:val="both"/>
        <w:rPr>
          <w:rFonts w:ascii="Arial" w:hAnsi="Arial" w:cs="Arial"/>
        </w:rPr>
      </w:pPr>
    </w:p>
    <w:p w14:paraId="73929896" w14:textId="77777777" w:rsidR="00572A6F" w:rsidRDefault="00572A6F" w:rsidP="00DE3890">
      <w:pPr>
        <w:jc w:val="both"/>
        <w:rPr>
          <w:rFonts w:ascii="Arial" w:hAnsi="Arial" w:cs="Arial"/>
        </w:rPr>
        <w:sectPr w:rsidR="00572A6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572A6F" w:rsidRPr="008C02C5" w14:paraId="1B24CC3D" w14:textId="77777777" w:rsidTr="00A62663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59F4B085" w14:textId="77777777" w:rsidR="00572A6F" w:rsidRPr="008C02C5" w:rsidRDefault="00572A6F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572A6F" w:rsidRPr="008C02C5" w14:paraId="021C46DB" w14:textId="77777777" w:rsidTr="00A62663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6DBC058B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612D86FA" w14:textId="77777777" w:rsidR="00572A6F" w:rsidRPr="008C02C5" w:rsidRDefault="00572A6F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2AA00ACD" w14:textId="77777777" w:rsidR="00572A6F" w:rsidRPr="008C02C5" w:rsidRDefault="00572A6F" w:rsidP="00BB1654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</w:tcPr>
          <w:p w14:paraId="58CB161D" w14:textId="77777777" w:rsidR="00572A6F" w:rsidRPr="008C02C5" w:rsidRDefault="003B2D1B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28/01/2020</w:t>
            </w:r>
          </w:p>
        </w:tc>
      </w:tr>
      <w:tr w:rsidR="00572A6F" w:rsidRPr="008C02C5" w14:paraId="2313414F" w14:textId="77777777" w:rsidTr="00A62663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11D6FDC1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7FD17F72" w14:textId="77777777" w:rsidR="00572A6F" w:rsidRPr="008C02C5" w:rsidRDefault="00572A6F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31" w:name="_Toc162261962"/>
            <w:r>
              <w:rPr>
                <w:rFonts w:ascii="Arial" w:hAnsi="Arial" w:cs="Arial"/>
              </w:rPr>
              <w:t>BRAÇ MURAL</w:t>
            </w:r>
            <w:bookmarkEnd w:id="31"/>
          </w:p>
        </w:tc>
      </w:tr>
      <w:tr w:rsidR="00572A6F" w:rsidRPr="008C02C5" w14:paraId="08DD881A" w14:textId="77777777" w:rsidTr="00A62663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34BD4825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5C85821D" w14:textId="77777777" w:rsidR="00572A6F" w:rsidRPr="008C02C5" w:rsidRDefault="00572A6F" w:rsidP="00BB1654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572A6F" w:rsidRPr="008C02C5" w14:paraId="16974480" w14:textId="77777777" w:rsidTr="00A62663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35BB00B2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62168FCB" w14:textId="77777777" w:rsidR="00572A6F" w:rsidRPr="008C02C5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Braç mural per a  punt de llum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 1 m</w:t>
            </w:r>
          </w:p>
        </w:tc>
      </w:tr>
    </w:tbl>
    <w:p w14:paraId="442BAF9A" w14:textId="77777777" w:rsidR="00572A6F" w:rsidRPr="008C02C5" w:rsidRDefault="00572A6F" w:rsidP="00572A6F">
      <w:pPr>
        <w:widowControl/>
        <w:spacing w:line="360" w:lineRule="auto"/>
        <w:jc w:val="both"/>
        <w:rPr>
          <w:rFonts w:ascii="Arial" w:hAnsi="Arial" w:cs="Arial"/>
        </w:rPr>
      </w:pPr>
    </w:p>
    <w:p w14:paraId="5AFC7D43" w14:textId="77777777" w:rsidR="00572A6F" w:rsidRPr="00A62663" w:rsidRDefault="00813B2D" w:rsidP="00A62663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5DFC2A66">
          <v:line id="_x0000_s2153" style="position:absolute;left:0;text-align:left;z-index:251712512;visibility:visible;mso-wrap-style:square;mso-height-percent:0;mso-wrap-distance-left:9pt;mso-wrap-distance-top:0;mso-wrap-distance-right:9pt;mso-wrap-distance-bottom:0;mso-position-horizontal:left;mso-position-horizontal-relative:text;mso-position-vertical:absolute;mso-position-vertical-relative:text;mso-height-percent:0;mso-width-relative:page;mso-height-relative:page" from="0,17pt" to="481.9pt,17pt" strokeweight=".5pt"/>
        </w:pict>
      </w:r>
      <w:r w:rsidR="00572A6F" w:rsidRPr="00A62663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129"/>
        <w:gridCol w:w="7510"/>
      </w:tblGrid>
      <w:tr w:rsidR="00572A6F" w:rsidRPr="00E35E9D" w14:paraId="58610DFF" w14:textId="77777777" w:rsidTr="00A62663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235E56C6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Longitud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75339ED3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</w:t>
            </w:r>
          </w:p>
        </w:tc>
      </w:tr>
      <w:tr w:rsidR="00572A6F" w:rsidRPr="00E35E9D" w14:paraId="21030E82" w14:textId="77777777" w:rsidTr="00A62663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1E62C788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4E8D625B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572A6F" w:rsidRPr="00E35E9D" w14:paraId="1B4F4763" w14:textId="77777777" w:rsidTr="00A62663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0D5055B7" w14:textId="77777777" w:rsidR="00572A6F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Connexió lluminària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5DF501B4" w14:textId="77777777" w:rsidR="00572A6F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mm</w:t>
            </w:r>
          </w:p>
        </w:tc>
      </w:tr>
      <w:tr w:rsidR="00572A6F" w:rsidRPr="00E35E9D" w14:paraId="3C251368" w14:textId="77777777" w:rsidTr="00A62663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4B725125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E35E9D">
              <w:rPr>
                <w:rFonts w:ascii="Arial" w:hAnsi="Arial" w:cs="Arial"/>
                <w:b/>
                <w:bCs/>
              </w:rPr>
              <w:t>Material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7B9FCA69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Acer A-37-1b</w:t>
            </w:r>
            <w:r w:rsidRPr="00E35E9D">
              <w:rPr>
                <w:rFonts w:ascii="Arial" w:hAnsi="Arial" w:cs="Arial"/>
              </w:rPr>
              <w:t xml:space="preserve"> segons la norma </w:t>
            </w:r>
            <w:r>
              <w:rPr>
                <w:rFonts w:ascii="Arial" w:hAnsi="Arial" w:cs="Arial"/>
              </w:rPr>
              <w:t>UNE 36080 6R</w:t>
            </w:r>
            <w:r w:rsidRPr="00E35E9D">
              <w:rPr>
                <w:rFonts w:ascii="Arial" w:hAnsi="Arial" w:cs="Arial"/>
              </w:rPr>
              <w:t>.</w:t>
            </w:r>
          </w:p>
        </w:tc>
      </w:tr>
      <w:tr w:rsidR="00572A6F" w:rsidRPr="00E35E9D" w14:paraId="3EB807A0" w14:textId="77777777" w:rsidTr="00A62663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756660F5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E35E9D">
              <w:rPr>
                <w:rFonts w:ascii="Arial" w:hAnsi="Arial" w:cs="Arial"/>
                <w:b/>
                <w:bCs/>
              </w:rPr>
              <w:t>Acabat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73A29195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 w:rsidRPr="00E35E9D">
              <w:rPr>
                <w:rFonts w:ascii="Arial" w:hAnsi="Arial" w:cs="Arial"/>
              </w:rPr>
              <w:t>Galvanitzat en calent</w:t>
            </w:r>
            <w:r>
              <w:rPr>
                <w:rFonts w:ascii="Arial" w:hAnsi="Arial" w:cs="Arial"/>
              </w:rPr>
              <w:t>, 65 micres</w:t>
            </w:r>
            <w:r w:rsidRPr="00E35E9D">
              <w:rPr>
                <w:rFonts w:ascii="Arial" w:hAnsi="Arial" w:cs="Arial"/>
              </w:rPr>
              <w:t xml:space="preserve">, segons la norma </w:t>
            </w:r>
            <w:r>
              <w:rPr>
                <w:rFonts w:ascii="Arial" w:hAnsi="Arial" w:cs="Arial"/>
              </w:rPr>
              <w:t>UNE 37501</w:t>
            </w:r>
          </w:p>
        </w:tc>
      </w:tr>
      <w:tr w:rsidR="00572A6F" w:rsidRPr="00E35E9D" w14:paraId="692F652E" w14:textId="77777777" w:rsidTr="00A62663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350960C3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43D1F84C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projecte. Sense pintar com a estàndard.</w:t>
            </w:r>
          </w:p>
        </w:tc>
      </w:tr>
      <w:tr w:rsidR="00572A6F" w:rsidRPr="00E35E9D" w14:paraId="653E896D" w14:textId="77777777" w:rsidTr="00A62663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5A49934A" w14:textId="77777777" w:rsidR="00572A6F" w:rsidRPr="00E35E9D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Forma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53A46835" w14:textId="77777777" w:rsidR="00572A6F" w:rsidRPr="00E35E9D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Tubular</w:t>
            </w:r>
          </w:p>
        </w:tc>
      </w:tr>
    </w:tbl>
    <w:p w14:paraId="2B2B0213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2BFB66D3" w14:textId="77777777" w:rsidR="00DE3890" w:rsidRPr="003B777C" w:rsidRDefault="00DE3890" w:rsidP="00DE3890">
      <w:pPr>
        <w:jc w:val="both"/>
        <w:rPr>
          <w:rFonts w:ascii="Arial" w:hAnsi="Arial" w:cs="Arial"/>
        </w:rPr>
        <w:sectPr w:rsidR="00DE3890" w:rsidRPr="003B777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DE3890" w:rsidRPr="003B777C" w14:paraId="4D8C86B1" w14:textId="77777777" w:rsidTr="00A62663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66A470E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3345D1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3B777C" w14:paraId="2F4B3DF0" w14:textId="77777777" w:rsidTr="00A62663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23180B4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6C7611A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0890834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2B09BAA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05/12/2003</w:t>
            </w:r>
          </w:p>
        </w:tc>
      </w:tr>
      <w:tr w:rsidR="00DE3890" w:rsidRPr="003B777C" w14:paraId="5F939EA6" w14:textId="77777777" w:rsidTr="00A62663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7493F7C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6B957418" w14:textId="77777777" w:rsidR="00DE3890" w:rsidRPr="003345D1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32" w:name="_Toc261341124"/>
            <w:bookmarkStart w:id="33" w:name="_Toc261341711"/>
            <w:bookmarkStart w:id="34" w:name="_Toc162261963"/>
            <w:r w:rsidRPr="003345D1">
              <w:rPr>
                <w:rFonts w:ascii="Arial" w:hAnsi="Arial" w:cs="Arial"/>
              </w:rPr>
              <w:t>CABLE BT LLIURE HALÒGENS. RZ1-K</w:t>
            </w:r>
            <w:bookmarkEnd w:id="32"/>
            <w:bookmarkEnd w:id="33"/>
            <w:bookmarkEnd w:id="34"/>
          </w:p>
        </w:tc>
      </w:tr>
      <w:tr w:rsidR="00DE3890" w:rsidRPr="003B777C" w14:paraId="2004242F" w14:textId="77777777" w:rsidTr="00A62663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3D3A2FB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</w:tcPr>
          <w:p w14:paraId="7C45E23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35" w:name="_Toc261341125"/>
            <w:bookmarkStart w:id="36" w:name="_Toc261341712"/>
            <w:bookmarkStart w:id="37" w:name="_Toc162261964"/>
            <w:r w:rsidRPr="003345D1">
              <w:rPr>
                <w:rFonts w:ascii="Arial" w:hAnsi="Arial" w:cs="Arial"/>
              </w:rPr>
              <w:t>GENERAL CABLE // PRYSMIAN // DRAKA</w:t>
            </w:r>
            <w:bookmarkEnd w:id="35"/>
            <w:bookmarkEnd w:id="36"/>
            <w:bookmarkEnd w:id="37"/>
          </w:p>
        </w:tc>
      </w:tr>
      <w:tr w:rsidR="00DE3890" w:rsidRPr="003B777C" w14:paraId="3B49A9B1" w14:textId="77777777" w:rsidTr="00A62663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59ECEE9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71894C8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Instal·lació elèctrica BT, lliure halògens</w:t>
            </w:r>
          </w:p>
        </w:tc>
      </w:tr>
    </w:tbl>
    <w:p w14:paraId="13FFAC44" w14:textId="77777777" w:rsidR="00DE3890" w:rsidRPr="003B777C" w:rsidRDefault="00DE3890" w:rsidP="0097292E">
      <w:pPr>
        <w:widowControl/>
        <w:tabs>
          <w:tab w:val="left" w:pos="3045"/>
        </w:tabs>
        <w:spacing w:line="360" w:lineRule="auto"/>
        <w:jc w:val="both"/>
        <w:rPr>
          <w:rFonts w:ascii="Arial" w:hAnsi="Arial" w:cs="Arial"/>
        </w:rPr>
      </w:pPr>
    </w:p>
    <w:p w14:paraId="528072AF" w14:textId="77777777" w:rsidR="00DE3890" w:rsidRPr="00A62663" w:rsidRDefault="00813B2D" w:rsidP="00A62663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2DF38052">
          <v:line id="_x0000_s2105" style="position:absolute;left:0;text-align:left;z-index:251654144" from=".65pt,18pt" to="482.55pt,18pt" strokeweight=".5pt"/>
        </w:pict>
      </w:r>
      <w:r w:rsidR="00DE3890" w:rsidRPr="00A62663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096"/>
        <w:gridCol w:w="6543"/>
      </w:tblGrid>
      <w:tr w:rsidR="00DE3890" w:rsidRPr="003B777C" w14:paraId="5A5E6E95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24BC967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71E431F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Flexible</w:t>
            </w:r>
          </w:p>
        </w:tc>
      </w:tr>
      <w:tr w:rsidR="00DE3890" w:rsidRPr="003B777C" w14:paraId="57B39CEE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73C5227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Designació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6CC8355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RZ1-K. </w:t>
            </w:r>
            <w:r w:rsidRPr="003345D1">
              <w:rPr>
                <w:rFonts w:ascii="HelveticaNeue-Condensed" w:eastAsia="Calibri" w:hAnsi="HelveticaNeue-Condensed" w:cs="HelveticaNeue-Condensed"/>
                <w:snapToGrid/>
                <w:color w:val="231F20"/>
                <w:sz w:val="19"/>
                <w:szCs w:val="19"/>
                <w:lang w:eastAsia="en-US"/>
              </w:rPr>
              <w:t>UNE 21123-4</w:t>
            </w:r>
          </w:p>
        </w:tc>
      </w:tr>
      <w:tr w:rsidR="00DE3890" w:rsidRPr="003B777C" w14:paraId="08BA31C5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20982B3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Seccions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8BE547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Segons potències</w:t>
            </w:r>
          </w:p>
        </w:tc>
      </w:tr>
      <w:tr w:rsidR="00DE3890" w:rsidRPr="003B777C" w14:paraId="73E572A6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6A14075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Tensió nominal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1D69837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0,6/1 kV </w:t>
            </w:r>
          </w:p>
        </w:tc>
      </w:tr>
      <w:tr w:rsidR="00DE3890" w:rsidRPr="003B777C" w14:paraId="7B9CF277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446C454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Conductors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8A9F80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Cordes de coure recuit, classe 5. </w:t>
            </w:r>
            <w:r w:rsidRPr="003345D1">
              <w:rPr>
                <w:rFonts w:ascii="HelveticaNeue-Condensed" w:eastAsia="Calibri" w:hAnsi="HelveticaNeue-Condensed" w:cs="HelveticaNeue-Condensed"/>
                <w:snapToGrid/>
                <w:color w:val="231F20"/>
                <w:sz w:val="19"/>
                <w:szCs w:val="19"/>
                <w:lang w:eastAsia="en-US"/>
              </w:rPr>
              <w:t>UNE EN 60228</w:t>
            </w:r>
          </w:p>
        </w:tc>
      </w:tr>
      <w:tr w:rsidR="00DE3890" w:rsidRPr="003B777C" w14:paraId="1F8181ED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4F0EBBD6" w14:textId="77777777" w:rsidR="00980DB3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Característiques del cable</w:t>
            </w:r>
          </w:p>
          <w:p w14:paraId="0348DD4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al foc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1D5DD326" w14:textId="77777777" w:rsidR="00DE3890" w:rsidRPr="003345D1" w:rsidRDefault="00DE3890" w:rsidP="00980DB3">
            <w:pPr>
              <w:tabs>
                <w:tab w:val="center" w:pos="4252"/>
                <w:tab w:val="right" w:pos="8504"/>
              </w:tabs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No propagació de la flama: UNE EN 60332-1-2 ; IEC 60332-1-2; NFC 32070-C2.</w:t>
            </w:r>
          </w:p>
          <w:p w14:paraId="337A10EE" w14:textId="77777777" w:rsidR="00DE3890" w:rsidRPr="003345D1" w:rsidRDefault="00DE3890" w:rsidP="00980DB3">
            <w:pPr>
              <w:tabs>
                <w:tab w:val="center" w:pos="4252"/>
                <w:tab w:val="right" w:pos="8504"/>
              </w:tabs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Lliure d’halògens: UNE EN 50267-2-1 ; IEC 60754-1 ; BS 6425-1</w:t>
            </w:r>
          </w:p>
          <w:p w14:paraId="6CE846CF" w14:textId="77777777" w:rsidR="00DE3890" w:rsidRPr="003345D1" w:rsidRDefault="00DE3890" w:rsidP="00980DB3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No propagació de l’incendi: UNE EN 50266-2-4; IEC 60332-3; NFC 32070-C1</w:t>
            </w:r>
          </w:p>
          <w:p w14:paraId="25F176ED" w14:textId="77777777" w:rsidR="00DE3890" w:rsidRPr="003345D1" w:rsidRDefault="00DE3890" w:rsidP="00980DB3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Reduïda emissió gasos tòxics: NES 713 ; NFC 20454 ; It ≤ 1,5.</w:t>
            </w:r>
          </w:p>
          <w:p w14:paraId="3B6C2229" w14:textId="77777777" w:rsidR="00DE3890" w:rsidRPr="003345D1" w:rsidRDefault="00DE3890" w:rsidP="00980DB3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Baixa emissió fums opacs: UNE EN 61034-2 ; IEC 61034-2.</w:t>
            </w:r>
          </w:p>
          <w:p w14:paraId="3E676459" w14:textId="77777777" w:rsidR="00DE3890" w:rsidRPr="003345D1" w:rsidRDefault="00DE3890" w:rsidP="00980DB3">
            <w:pPr>
              <w:tabs>
                <w:tab w:val="center" w:pos="4252"/>
                <w:tab w:val="right" w:pos="8504"/>
              </w:tabs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Molt baixa emissió gasos corrosius: UNE EN 50267-2-3 ; IEC 60754-2 ; NFC 20453 ; BS 6425-2 ; pH ≥ 4,3 ; C ≤ 10 μS/mm.</w:t>
            </w:r>
          </w:p>
        </w:tc>
      </w:tr>
      <w:tr w:rsidR="00DE3890" w:rsidRPr="003B777C" w14:paraId="4049CA60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4662218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Formació del conductor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3DAD66B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Segons UNE-21022</w:t>
            </w:r>
          </w:p>
        </w:tc>
      </w:tr>
      <w:tr w:rsidR="00DE3890" w:rsidRPr="003B777C" w14:paraId="494A2BE9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69E5AD8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2B3FCA8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Polietilè reticulat XLPE</w:t>
            </w:r>
          </w:p>
        </w:tc>
      </w:tr>
      <w:tr w:rsidR="00DE3890" w:rsidRPr="003B777C" w14:paraId="5DF807E5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3D83555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de coberta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726D162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Poliolefina termoplàstica ignífuga, lliure de halògens</w:t>
            </w:r>
          </w:p>
        </w:tc>
      </w:tr>
      <w:tr w:rsidR="00DE3890" w:rsidRPr="003B777C" w14:paraId="0F96A22A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0F53D6B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</w:t>
            </w:r>
          </w:p>
          <w:p w14:paraId="1E606A3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 servei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73D6B97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90ﾰC"/>
              </w:smartTagPr>
              <w:r w:rsidRPr="003345D1">
                <w:rPr>
                  <w:rFonts w:ascii="Arial" w:hAnsi="Arial" w:cs="Arial"/>
                </w:rPr>
                <w:t>90°C</w:t>
              </w:r>
            </w:smartTag>
          </w:p>
        </w:tc>
      </w:tr>
      <w:tr w:rsidR="00DE3890" w:rsidRPr="003B777C" w14:paraId="13AD168A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20D7F01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</w:t>
            </w:r>
          </w:p>
          <w:p w14:paraId="17234D9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de curt circuit 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4065925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250ﾰC"/>
              </w:smartTagPr>
              <w:r w:rsidRPr="003345D1">
                <w:rPr>
                  <w:rFonts w:ascii="Arial" w:hAnsi="Arial" w:cs="Arial"/>
                </w:rPr>
                <w:t>250°C</w:t>
              </w:r>
            </w:smartTag>
          </w:p>
        </w:tc>
      </w:tr>
      <w:tr w:rsidR="00DE3890" w:rsidRPr="003B777C" w14:paraId="2BF622F2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72465F4E" w14:textId="77777777" w:rsidR="00DE3890" w:rsidRPr="003345D1" w:rsidRDefault="00980DB3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Resistència a l’esquerdament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10C335D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Termoestable</w:t>
            </w:r>
          </w:p>
        </w:tc>
      </w:tr>
      <w:tr w:rsidR="00DE3890" w:rsidRPr="003B777C" w14:paraId="53C09D35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1CA7789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Resistència baixes temperatures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5FC9975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Termoestable</w:t>
            </w:r>
          </w:p>
        </w:tc>
      </w:tr>
      <w:tr w:rsidR="00980DB3" w:rsidRPr="003B777C" w14:paraId="62EA6EA6" w14:textId="77777777" w:rsidTr="00A62663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1F5BCC9A" w14:textId="77777777" w:rsidR="00980DB3" w:rsidRPr="003345D1" w:rsidRDefault="00980DB3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1FC4FB53" w14:textId="77777777" w:rsidR="00980DB3" w:rsidRPr="003345D1" w:rsidRDefault="00980DB3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980DB3" w:rsidRPr="003B777C" w14:paraId="4D7ECC94" w14:textId="77777777" w:rsidTr="00A62663">
        <w:trPr>
          <w:trHeight w:val="283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3CBCB" w14:textId="77777777" w:rsidR="00980DB3" w:rsidRPr="003345D1" w:rsidRDefault="00980DB3" w:rsidP="00A62663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DFD64" w14:textId="77777777" w:rsidR="00980DB3" w:rsidRPr="003345D1" w:rsidRDefault="00980DB3" w:rsidP="00A62663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GENERAL CABLE, PRYSMIAN, DRAKA o similar</w:t>
            </w:r>
          </w:p>
        </w:tc>
      </w:tr>
    </w:tbl>
    <w:p w14:paraId="147B2F26" w14:textId="77777777" w:rsidR="00DE3890" w:rsidRDefault="00DE3890" w:rsidP="00DE3890">
      <w:pPr>
        <w:jc w:val="both"/>
        <w:rPr>
          <w:highlight w:val="yellow"/>
        </w:rPr>
      </w:pPr>
    </w:p>
    <w:p w14:paraId="54CC6F10" w14:textId="77777777" w:rsidR="00137654" w:rsidRDefault="00137654" w:rsidP="00FF041B">
      <w:pPr>
        <w:jc w:val="both"/>
        <w:rPr>
          <w:rFonts w:ascii="Arial" w:hAnsi="Arial" w:cs="Arial"/>
        </w:rPr>
      </w:pPr>
    </w:p>
    <w:p w14:paraId="41CDA3BC" w14:textId="77777777" w:rsidR="00137654" w:rsidRDefault="00137654" w:rsidP="00FF041B">
      <w:pPr>
        <w:jc w:val="both"/>
        <w:rPr>
          <w:rFonts w:ascii="Arial" w:hAnsi="Arial" w:cs="Arial"/>
        </w:rPr>
        <w:sectPr w:rsidR="00137654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DE3890" w:rsidRPr="003B777C" w14:paraId="29D14C11" w14:textId="77777777" w:rsidTr="00C448F9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090F44D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>
              <w:rPr>
                <w:highlight w:val="yellow"/>
              </w:rPr>
              <w:lastRenderedPageBreak/>
              <w:br w:type="page"/>
            </w:r>
            <w:r w:rsidRPr="003345D1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DE3890" w:rsidRPr="003B777C" w14:paraId="1C84C093" w14:textId="77777777" w:rsidTr="00C448F9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5D5FFF1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46CA0A2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4FF4F44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034C2DC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05/12/2003</w:t>
            </w:r>
          </w:p>
        </w:tc>
      </w:tr>
      <w:tr w:rsidR="00DE3890" w:rsidRPr="003B777C" w14:paraId="5D7EB407" w14:textId="77777777" w:rsidTr="00C448F9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2BDC915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47C14B9D" w14:textId="77777777" w:rsidR="00DE3890" w:rsidRPr="003345D1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38" w:name="_Toc255284000"/>
            <w:bookmarkStart w:id="39" w:name="_Toc261341126"/>
            <w:bookmarkStart w:id="40" w:name="_Toc261341713"/>
            <w:bookmarkStart w:id="41" w:name="_Toc162261965"/>
            <w:r w:rsidRPr="003345D1">
              <w:rPr>
                <w:rFonts w:ascii="Arial" w:hAnsi="Arial" w:cs="Arial"/>
              </w:rPr>
              <w:t>CABLE BT</w:t>
            </w:r>
            <w:bookmarkEnd w:id="38"/>
            <w:r w:rsidRPr="003345D1">
              <w:rPr>
                <w:rFonts w:ascii="Arial" w:hAnsi="Arial" w:cs="Arial"/>
              </w:rPr>
              <w:t>. RV-K</w:t>
            </w:r>
            <w:bookmarkEnd w:id="39"/>
            <w:bookmarkEnd w:id="40"/>
            <w:bookmarkEnd w:id="41"/>
          </w:p>
        </w:tc>
      </w:tr>
      <w:tr w:rsidR="00DE3890" w:rsidRPr="003B777C" w14:paraId="535DA185" w14:textId="77777777" w:rsidTr="00C448F9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60CD634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</w:tcPr>
          <w:p w14:paraId="4265B85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42" w:name="_Toc255284001"/>
            <w:bookmarkStart w:id="43" w:name="_Toc261341127"/>
            <w:bookmarkStart w:id="44" w:name="_Toc261341714"/>
            <w:bookmarkStart w:id="45" w:name="_Toc162261966"/>
            <w:r w:rsidRPr="003345D1">
              <w:rPr>
                <w:rFonts w:ascii="Arial" w:hAnsi="Arial" w:cs="Arial"/>
              </w:rPr>
              <w:t>GENERAL CABLE // PRYSMIAN // DRAKA</w:t>
            </w:r>
            <w:bookmarkEnd w:id="42"/>
            <w:bookmarkEnd w:id="43"/>
            <w:bookmarkEnd w:id="44"/>
            <w:bookmarkEnd w:id="45"/>
          </w:p>
        </w:tc>
      </w:tr>
      <w:tr w:rsidR="00DE3890" w:rsidRPr="003B777C" w14:paraId="13448EAC" w14:textId="77777777" w:rsidTr="00C448F9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A0A42D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06B2C53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Instal·lació elèctrica BT general</w:t>
            </w:r>
          </w:p>
        </w:tc>
      </w:tr>
    </w:tbl>
    <w:p w14:paraId="48221F18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600FC7EA" w14:textId="77777777" w:rsidR="00DE3890" w:rsidRPr="00C448F9" w:rsidRDefault="00813B2D" w:rsidP="00C448F9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718E8787">
          <v:line id="_x0000_s2106" style="position:absolute;left:0;text-align:left;z-index:251655168" from="1.05pt,17.5pt" to="482.95pt,17.5pt" strokeweight=".5pt"/>
        </w:pict>
      </w:r>
      <w:r w:rsidR="00DE3890" w:rsidRPr="00C448F9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096"/>
        <w:gridCol w:w="6543"/>
      </w:tblGrid>
      <w:tr w:rsidR="00DE3890" w:rsidRPr="003B777C" w14:paraId="7D394111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587540E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2549045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Flexible</w:t>
            </w:r>
          </w:p>
        </w:tc>
      </w:tr>
      <w:tr w:rsidR="00DE3890" w:rsidRPr="003B777C" w14:paraId="6306D90D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18822ED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Designació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554C167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RV-K (núm. XS)  (UNE 21123-2)</w:t>
            </w:r>
          </w:p>
        </w:tc>
      </w:tr>
      <w:tr w:rsidR="00DE3890" w:rsidRPr="003B777C" w14:paraId="0A5693FB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18C1B14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Seccions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59BB87D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Segons potències</w:t>
            </w:r>
          </w:p>
        </w:tc>
      </w:tr>
      <w:tr w:rsidR="00DE3890" w:rsidRPr="003B777C" w14:paraId="3F0729AC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3677ADF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Tensió nominal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285AD0C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0,6/1 kV </w:t>
            </w:r>
          </w:p>
        </w:tc>
      </w:tr>
      <w:tr w:rsidR="00DE3890" w:rsidRPr="003B777C" w14:paraId="77676187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10D66FB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Conductors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D89B81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Cordes de coure recuit, classe 5. </w:t>
            </w:r>
            <w:r w:rsidRPr="003345D1">
              <w:rPr>
                <w:rFonts w:ascii="HelveticaNeue-Condensed" w:eastAsia="Calibri" w:hAnsi="HelveticaNeue-Condensed" w:cs="HelveticaNeue-Condensed"/>
                <w:snapToGrid/>
                <w:color w:val="231F20"/>
                <w:sz w:val="19"/>
                <w:szCs w:val="19"/>
                <w:lang w:eastAsia="en-US"/>
              </w:rPr>
              <w:t xml:space="preserve">UNE EN 60228, </w:t>
            </w:r>
            <w:r w:rsidRPr="003345D1">
              <w:rPr>
                <w:rFonts w:ascii="Arial" w:hAnsi="Arial" w:cs="Arial"/>
              </w:rPr>
              <w:t>UNE 21022</w:t>
            </w:r>
          </w:p>
        </w:tc>
      </w:tr>
      <w:tr w:rsidR="00DE3890" w:rsidRPr="003B777C" w14:paraId="2291AD5D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541573D3" w14:textId="77777777" w:rsidR="00980DB3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Característiques del cable</w:t>
            </w:r>
          </w:p>
          <w:p w14:paraId="5609423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al foc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3C3D11CA" w14:textId="77777777" w:rsidR="00DE3890" w:rsidRPr="003345D1" w:rsidRDefault="00DE3890" w:rsidP="00980DB3">
            <w:pPr>
              <w:tabs>
                <w:tab w:val="center" w:pos="4252"/>
                <w:tab w:val="right" w:pos="8504"/>
              </w:tabs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No propagació de la flama: UNE EN 60332-1-2 ; IEC 60332-1-2; </w:t>
            </w:r>
          </w:p>
          <w:p w14:paraId="0DE050DF" w14:textId="77777777" w:rsidR="00DE3890" w:rsidRPr="003345D1" w:rsidRDefault="00DE3890" w:rsidP="00980DB3">
            <w:pPr>
              <w:tabs>
                <w:tab w:val="center" w:pos="4252"/>
                <w:tab w:val="right" w:pos="8504"/>
              </w:tabs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NFC 32070-C2.</w:t>
            </w:r>
          </w:p>
          <w:p w14:paraId="718B305C" w14:textId="77777777" w:rsidR="00DE3890" w:rsidRPr="003345D1" w:rsidRDefault="00DE3890" w:rsidP="00980DB3">
            <w:pPr>
              <w:tabs>
                <w:tab w:val="center" w:pos="4252"/>
                <w:tab w:val="right" w:pos="8504"/>
              </w:tabs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Emissió reduïda halògens: UNE EN 50267-2-1; IEC 60754-1; </w:t>
            </w:r>
          </w:p>
          <w:p w14:paraId="03CB1FDA" w14:textId="77777777" w:rsidR="00DE3890" w:rsidRPr="003345D1" w:rsidRDefault="00DE3890" w:rsidP="00980DB3">
            <w:pPr>
              <w:tabs>
                <w:tab w:val="center" w:pos="4252"/>
                <w:tab w:val="right" w:pos="8504"/>
              </w:tabs>
              <w:spacing w:after="12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Emissió ClH &lt; 14%.</w:t>
            </w:r>
          </w:p>
        </w:tc>
      </w:tr>
      <w:tr w:rsidR="00DE3890" w:rsidRPr="003B777C" w14:paraId="1C98A398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49B480F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Formació del conductor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2CC4FFD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Segons UNE-21022</w:t>
            </w:r>
          </w:p>
        </w:tc>
      </w:tr>
      <w:tr w:rsidR="00DE3890" w:rsidRPr="003B777C" w14:paraId="6E68AA23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26C8BDA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7E21B6A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Polietilè reticulat XLPE</w:t>
            </w:r>
          </w:p>
        </w:tc>
      </w:tr>
      <w:tr w:rsidR="00DE3890" w:rsidRPr="003B777C" w14:paraId="4ED64996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4053E49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de coberta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6D757A0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Policlorur de vinil PVC</w:t>
            </w:r>
          </w:p>
        </w:tc>
      </w:tr>
      <w:tr w:rsidR="00DE3890" w:rsidRPr="003B777C" w14:paraId="7E9F97B7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0DD1D57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</w:t>
            </w:r>
          </w:p>
          <w:p w14:paraId="45F5EA4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 servei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6296F4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90ﾰC"/>
              </w:smartTagPr>
              <w:r w:rsidRPr="003345D1">
                <w:rPr>
                  <w:rFonts w:ascii="Arial" w:hAnsi="Arial" w:cs="Arial"/>
                </w:rPr>
                <w:t>90°C</w:t>
              </w:r>
            </w:smartTag>
          </w:p>
        </w:tc>
      </w:tr>
      <w:tr w:rsidR="00DE3890" w:rsidRPr="003B777C" w14:paraId="34CF8645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4B8C30E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</w:t>
            </w:r>
          </w:p>
          <w:p w14:paraId="5C3CFDA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de curt circuit 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2ADB296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250ﾰC"/>
              </w:smartTagPr>
              <w:r w:rsidRPr="003345D1">
                <w:rPr>
                  <w:rFonts w:ascii="Arial" w:hAnsi="Arial" w:cs="Arial"/>
                </w:rPr>
                <w:t>250°C</w:t>
              </w:r>
            </w:smartTag>
          </w:p>
        </w:tc>
      </w:tr>
      <w:tr w:rsidR="00DE3890" w:rsidRPr="003B777C" w14:paraId="58714C49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185ECD9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Resistència a l’esquerdament 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80239D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Termoestable</w:t>
            </w:r>
          </w:p>
        </w:tc>
      </w:tr>
      <w:tr w:rsidR="00DE3890" w:rsidRPr="003B777C" w14:paraId="2E4C5266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0D88774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Resistència baixes temperatures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47554BD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Termoestable</w:t>
            </w:r>
          </w:p>
        </w:tc>
      </w:tr>
      <w:tr w:rsidR="00980DB3" w:rsidRPr="003B777C" w14:paraId="689D5908" w14:textId="77777777" w:rsidTr="00C448F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4101E939" w14:textId="77777777" w:rsidR="00980DB3" w:rsidRPr="003345D1" w:rsidRDefault="00980DB3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15D0534" w14:textId="77777777" w:rsidR="00980DB3" w:rsidRPr="003345D1" w:rsidRDefault="00980DB3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980DB3" w:rsidRPr="003B777C" w14:paraId="44E76EE2" w14:textId="77777777" w:rsidTr="00C448F9">
        <w:trPr>
          <w:trHeight w:val="283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D6A23" w14:textId="77777777" w:rsidR="00980DB3" w:rsidRPr="003345D1" w:rsidRDefault="00980DB3" w:rsidP="00C448F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DAB0A" w14:textId="77777777" w:rsidR="00980DB3" w:rsidRPr="003345D1" w:rsidRDefault="00980DB3" w:rsidP="00C448F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GENERAL CABLE, PRYSMIAN, DRAKA o similar</w:t>
            </w:r>
          </w:p>
        </w:tc>
      </w:tr>
    </w:tbl>
    <w:p w14:paraId="7D959C2E" w14:textId="77777777" w:rsidR="00DE3890" w:rsidRDefault="00DE3890" w:rsidP="00DE3890">
      <w:pPr>
        <w:jc w:val="both"/>
        <w:rPr>
          <w:highlight w:val="yellow"/>
        </w:rPr>
      </w:pPr>
    </w:p>
    <w:p w14:paraId="6F9586DF" w14:textId="77777777" w:rsidR="00816B30" w:rsidRPr="003B777C" w:rsidRDefault="00816B30" w:rsidP="00FF041B">
      <w:pPr>
        <w:jc w:val="both"/>
        <w:rPr>
          <w:rFonts w:ascii="Arial" w:hAnsi="Arial" w:cs="Arial"/>
        </w:rPr>
      </w:pPr>
    </w:p>
    <w:p w14:paraId="56640415" w14:textId="77777777" w:rsidR="00816B30" w:rsidRDefault="00816B30" w:rsidP="00DE3890">
      <w:pPr>
        <w:jc w:val="both"/>
        <w:rPr>
          <w:highlight w:val="yellow"/>
        </w:rPr>
        <w:sectPr w:rsidR="00816B30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451F5B" w:rsidRPr="00FB71EE" w14:paraId="7A852EC2" w14:textId="77777777" w:rsidTr="001E75AA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55FD8932" w14:textId="77777777" w:rsidR="00451F5B" w:rsidRPr="00FB71EE" w:rsidRDefault="00451F5B" w:rsidP="009B6B48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451F5B" w:rsidRPr="00FB71EE" w14:paraId="0D8ACBF7" w14:textId="77777777" w:rsidTr="001E75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625FC262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0EB117D3" w14:textId="77777777" w:rsidR="00451F5B" w:rsidRPr="00FB71EE" w:rsidRDefault="00451F5B" w:rsidP="009B6B48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3AEBB48C" w14:textId="77777777" w:rsidR="00451F5B" w:rsidRPr="00FB71EE" w:rsidRDefault="00451F5B" w:rsidP="009B6B48">
            <w:pPr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7F7A2FDA" w14:textId="77777777" w:rsidR="00451F5B" w:rsidRPr="00FB71EE" w:rsidRDefault="00451F5B" w:rsidP="009B6B48">
            <w:pPr>
              <w:jc w:val="center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07/02/2008</w:t>
            </w:r>
          </w:p>
        </w:tc>
      </w:tr>
      <w:tr w:rsidR="00451F5B" w:rsidRPr="00FB71EE" w14:paraId="09A9584C" w14:textId="77777777" w:rsidTr="001E75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20BF6952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6A38372B" w14:textId="77777777" w:rsidR="00451F5B" w:rsidRPr="00FB71EE" w:rsidRDefault="00451F5B" w:rsidP="009B6B48">
            <w:pPr>
              <w:jc w:val="both"/>
              <w:outlineLvl w:val="0"/>
              <w:rPr>
                <w:rFonts w:ascii="Arial" w:hAnsi="Arial" w:cs="Arial"/>
              </w:rPr>
            </w:pPr>
            <w:bookmarkStart w:id="46" w:name="_Toc99245155"/>
            <w:bookmarkStart w:id="47" w:name="_Toc99245310"/>
            <w:bookmarkStart w:id="48" w:name="_Toc261341709"/>
            <w:bookmarkStart w:id="49" w:name="_Toc162261967"/>
            <w:r w:rsidRPr="00FB71EE">
              <w:rPr>
                <w:rFonts w:ascii="Arial" w:hAnsi="Arial" w:cs="Arial"/>
              </w:rPr>
              <w:t>CABLE ELÈCTRIC DEL SISTEMA DE POTÈNCIA</w:t>
            </w:r>
            <w:bookmarkEnd w:id="46"/>
            <w:bookmarkEnd w:id="47"/>
            <w:bookmarkEnd w:id="48"/>
            <w:bookmarkEnd w:id="49"/>
          </w:p>
        </w:tc>
      </w:tr>
      <w:tr w:rsidR="00451F5B" w:rsidRPr="00FB71EE" w14:paraId="71BC5C29" w14:textId="77777777" w:rsidTr="001E75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0AD0FC2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</w:tcPr>
          <w:p w14:paraId="4A426F80" w14:textId="77777777" w:rsidR="00451F5B" w:rsidRPr="00FB71EE" w:rsidRDefault="00451F5B" w:rsidP="009B6B48">
            <w:pPr>
              <w:jc w:val="both"/>
              <w:outlineLvl w:val="1"/>
              <w:rPr>
                <w:rFonts w:ascii="Arial" w:hAnsi="Arial" w:cs="Arial"/>
              </w:rPr>
            </w:pPr>
            <w:bookmarkStart w:id="50" w:name="_Toc261341710"/>
            <w:bookmarkStart w:id="51" w:name="_Toc162261968"/>
            <w:r w:rsidRPr="00FB71EE">
              <w:rPr>
                <w:rFonts w:ascii="Arial" w:hAnsi="Arial" w:cs="Arial"/>
              </w:rPr>
              <w:t>GENERAL CABLE // PRYSMIAN</w:t>
            </w:r>
            <w:bookmarkEnd w:id="50"/>
            <w:bookmarkEnd w:id="51"/>
            <w:r w:rsidRPr="00FB71EE">
              <w:rPr>
                <w:rFonts w:ascii="Arial" w:hAnsi="Arial" w:cs="Arial"/>
              </w:rPr>
              <w:t xml:space="preserve"> </w:t>
            </w:r>
          </w:p>
        </w:tc>
      </w:tr>
      <w:tr w:rsidR="00451F5B" w:rsidRPr="00FB71EE" w14:paraId="47A398B9" w14:textId="77777777" w:rsidTr="001E75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622888DA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48170C0E" w14:textId="77777777" w:rsidR="00451F5B" w:rsidRPr="00FB71EE" w:rsidRDefault="00451F5B" w:rsidP="00420AF2">
            <w:pPr>
              <w:spacing w:after="8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Al llarg de la xarxa general de canonades existeix una línia de potència que directament o per mitjà de caixes de connexions recorre totes les instal·lacions.</w:t>
            </w:r>
          </w:p>
          <w:p w14:paraId="37364E67" w14:textId="77777777" w:rsidR="00451F5B" w:rsidRPr="00FB71EE" w:rsidRDefault="00451F5B" w:rsidP="00420AF2">
            <w:pPr>
              <w:spacing w:after="8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Aquesta línia de potència alimenta els automatismes, el sistema de comunicacions i el telecomandament. D’aquí la seva importància. </w:t>
            </w:r>
          </w:p>
          <w:p w14:paraId="396A8CAD" w14:textId="77777777" w:rsidR="00451F5B" w:rsidRPr="00FB71EE" w:rsidRDefault="00451F5B" w:rsidP="009B6B48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El disseny del cable ha de proporcionar unes molt bones característiques mecàniques i de resistència a l’absorció d’aigua</w:t>
            </w:r>
          </w:p>
        </w:tc>
      </w:tr>
    </w:tbl>
    <w:p w14:paraId="6A26BCCF" w14:textId="77777777" w:rsidR="00451F5B" w:rsidRPr="003B777C" w:rsidRDefault="00451F5B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6B26359A" w14:textId="77777777" w:rsidR="00451F5B" w:rsidRPr="001E75AA" w:rsidRDefault="00813B2D" w:rsidP="001E75AA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03F239A9">
          <v:line id="_x0000_s2126" style="position:absolute;left:0;text-align:left;z-index:251674624" from=".7pt,18pt" to="482.6pt,18pt" strokeweight=".5pt"/>
        </w:pict>
      </w:r>
      <w:r w:rsidR="00451F5B" w:rsidRPr="001E75AA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331"/>
        <w:gridCol w:w="1541"/>
        <w:gridCol w:w="2156"/>
        <w:gridCol w:w="4611"/>
      </w:tblGrid>
      <w:tr w:rsidR="00451F5B" w:rsidRPr="00FB71EE" w14:paraId="2DD4C497" w14:textId="77777777" w:rsidTr="001E75AA">
        <w:trPr>
          <w:jc w:val="center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E33E12" w14:textId="77777777" w:rsidR="00451F5B" w:rsidRPr="00FB71EE" w:rsidRDefault="00451F5B" w:rsidP="00420AF2">
            <w:pPr>
              <w:spacing w:after="8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Conductors de coure un, classe 2, segons IEC-60228/UNE 21022, de 5x16 mm² (3 fases + neutre + terra)</w:t>
            </w:r>
            <w:r w:rsidR="00253401">
              <w:rPr>
                <w:rFonts w:ascii="Arial" w:hAnsi="Arial" w:cs="Arial"/>
              </w:rPr>
              <w:t xml:space="preserve"> o altres seccions (mm</w:t>
            </w:r>
            <w:r w:rsidR="00002D04">
              <w:rPr>
                <w:rFonts w:ascii="Arial" w:hAnsi="Arial" w:cs="Arial"/>
              </w:rPr>
              <w:t>²</w:t>
            </w:r>
            <w:r w:rsidR="00253401">
              <w:rPr>
                <w:rFonts w:ascii="Arial" w:hAnsi="Arial" w:cs="Arial"/>
              </w:rPr>
              <w:t>) segons projectes</w:t>
            </w:r>
          </w:p>
          <w:p w14:paraId="2FD10C63" w14:textId="77777777" w:rsidR="00451F5B" w:rsidRPr="00FB71EE" w:rsidRDefault="00451F5B" w:rsidP="00420AF2">
            <w:pPr>
              <w:spacing w:after="8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Aïllament XLPE, de </w:t>
            </w:r>
            <w:smartTag w:uri="urn:schemas-microsoft-com:office:smarttags" w:element="metricconverter">
              <w:smartTagPr>
                <w:attr w:name="ProductID" w:val="0,7 mm"/>
              </w:smartTagPr>
              <w:r w:rsidRPr="00FB71EE">
                <w:rPr>
                  <w:rFonts w:ascii="Arial" w:hAnsi="Arial" w:cs="Arial"/>
                </w:rPr>
                <w:t>0,7 mm</w:t>
              </w:r>
            </w:smartTag>
            <w:r w:rsidRPr="00FB71EE">
              <w:rPr>
                <w:rFonts w:ascii="Arial" w:hAnsi="Arial" w:cs="Arial"/>
              </w:rPr>
              <w:t xml:space="preserve"> de gruix. Reunió amb reblert central</w:t>
            </w:r>
          </w:p>
          <w:p w14:paraId="01D4EF43" w14:textId="77777777" w:rsidR="00451F5B" w:rsidRPr="00FB71EE" w:rsidRDefault="00451F5B" w:rsidP="00420AF2">
            <w:pPr>
              <w:spacing w:after="8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Separador apropiat </w:t>
            </w:r>
          </w:p>
          <w:p w14:paraId="60EB80C7" w14:textId="77777777" w:rsidR="00451F5B" w:rsidRPr="00FB71EE" w:rsidRDefault="00451F5B" w:rsidP="00420AF2">
            <w:pPr>
              <w:spacing w:after="8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Polietilè (PE), color negre, d’1,2 mm de gruix</w:t>
            </w:r>
          </w:p>
          <w:p w14:paraId="45B84F47" w14:textId="77777777" w:rsidR="00451F5B" w:rsidRPr="00FB71EE" w:rsidRDefault="00451F5B" w:rsidP="00420AF2">
            <w:pPr>
              <w:spacing w:after="8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Armadura fleix ferro galvanitzat, de </w:t>
            </w:r>
            <w:smartTag w:uri="urn:schemas-microsoft-com:office:smarttags" w:element="metricconverter">
              <w:smartTagPr>
                <w:attr w:name="ProductID" w:val="0,2 mm"/>
              </w:smartTagPr>
              <w:r w:rsidRPr="00FB71EE">
                <w:rPr>
                  <w:rFonts w:ascii="Arial" w:hAnsi="Arial" w:cs="Arial"/>
                </w:rPr>
                <w:t>0,2 mm</w:t>
              </w:r>
            </w:smartTag>
            <w:r w:rsidRPr="00FB71EE">
              <w:rPr>
                <w:rFonts w:ascii="Arial" w:hAnsi="Arial" w:cs="Arial"/>
              </w:rPr>
              <w:t xml:space="preserve"> de gruix</w:t>
            </w:r>
          </w:p>
          <w:p w14:paraId="4AC6205F" w14:textId="77777777" w:rsidR="00451F5B" w:rsidRPr="00FB71EE" w:rsidRDefault="00451F5B" w:rsidP="00420AF2">
            <w:pPr>
              <w:spacing w:after="8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Coberta de Poliolefina especial, Z1 tipus ST-7, color negre, d’1,8 mm de gruix (termoplàstica especial per anar soterrada en rasa. Resistència: a l’absorció d’aigua, al fregament a l’abrasió, als cops, als estripaments). Idònia per a l’estesa mecanitzada.</w:t>
            </w:r>
          </w:p>
        </w:tc>
      </w:tr>
      <w:tr w:rsidR="00451F5B" w:rsidRPr="00FB71EE" w14:paraId="609CA1E2" w14:textId="77777777" w:rsidTr="001E75AA">
        <w:trPr>
          <w:trHeight w:val="170"/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693CB" w14:textId="77777777" w:rsidR="00451F5B" w:rsidRPr="00FB71EE" w:rsidRDefault="00451F5B" w:rsidP="00EC10E4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Diàmetre exterior nominal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0C2C5" w14:textId="77777777" w:rsidR="00451F5B" w:rsidRPr="00FB71EE" w:rsidRDefault="00451F5B" w:rsidP="00EC10E4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23,5 mm"/>
              </w:smartTagPr>
              <w:r w:rsidRPr="00FB71EE">
                <w:rPr>
                  <w:rFonts w:ascii="Arial" w:hAnsi="Arial" w:cs="Arial"/>
                </w:rPr>
                <w:t>23,5 mm</w:t>
              </w:r>
            </w:smartTag>
            <w:r w:rsidRPr="00FB71EE">
              <w:rPr>
                <w:rFonts w:ascii="Arial" w:hAnsi="Arial" w:cs="Arial"/>
              </w:rPr>
              <w:t xml:space="preserve"> (exterior) i </w:t>
            </w:r>
            <w:smartTag w:uri="urn:schemas-microsoft-com:office:smarttags" w:element="metricconverter">
              <w:smartTagPr>
                <w:attr w:name="ProductID" w:val="18,9 mm"/>
              </w:smartTagPr>
              <w:r w:rsidRPr="00FB71EE">
                <w:rPr>
                  <w:rFonts w:ascii="Arial" w:hAnsi="Arial" w:cs="Arial"/>
                </w:rPr>
                <w:t>18,9 mm</w:t>
              </w:r>
            </w:smartTag>
            <w:r w:rsidRPr="00FB71EE">
              <w:rPr>
                <w:rFonts w:ascii="Arial" w:hAnsi="Arial" w:cs="Arial"/>
              </w:rPr>
              <w:t xml:space="preserve"> (sota armadura)</w:t>
            </w:r>
          </w:p>
        </w:tc>
      </w:tr>
      <w:tr w:rsidR="00451F5B" w:rsidRPr="00FB71EE" w14:paraId="47EA9462" w14:textId="77777777" w:rsidTr="001E75AA">
        <w:trPr>
          <w:trHeight w:val="170"/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B3C48" w14:textId="77777777" w:rsidR="00451F5B" w:rsidRPr="00FB71EE" w:rsidRDefault="00451F5B" w:rsidP="00EC10E4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Denominació del cable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4868D" w14:textId="77777777" w:rsidR="00451F5B" w:rsidRPr="00FB71EE" w:rsidRDefault="00451F5B" w:rsidP="00EC10E4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REFZ1-5G16 o RZ1FZ1-5G16</w:t>
            </w:r>
            <w:r w:rsidR="00253401">
              <w:rPr>
                <w:rFonts w:ascii="Arial" w:hAnsi="Arial" w:cs="Arial"/>
              </w:rPr>
              <w:t xml:space="preserve"> o altres depenent de la secció</w:t>
            </w:r>
          </w:p>
        </w:tc>
      </w:tr>
      <w:tr w:rsidR="00451F5B" w:rsidRPr="00FB71EE" w14:paraId="1BC090F4" w14:textId="77777777" w:rsidTr="001E75AA">
        <w:trPr>
          <w:trHeight w:val="170"/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B402F" w14:textId="77777777" w:rsidR="00451F5B" w:rsidRPr="00FB71EE" w:rsidRDefault="00451F5B" w:rsidP="00EC10E4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Norma de referència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9F09E" w14:textId="77777777" w:rsidR="00451F5B" w:rsidRPr="00FB71EE" w:rsidRDefault="00451F5B" w:rsidP="00EC10E4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UNE 21123</w:t>
            </w:r>
          </w:p>
        </w:tc>
      </w:tr>
      <w:tr w:rsidR="00451F5B" w:rsidRPr="00FB71EE" w14:paraId="3E0B602E" w14:textId="77777777" w:rsidTr="001E75AA">
        <w:trPr>
          <w:trHeight w:val="170"/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592EB" w14:textId="77777777" w:rsidR="00451F5B" w:rsidRPr="00FB71EE" w:rsidRDefault="00451F5B" w:rsidP="00EC10E4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Tensió nominal de servei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216A4" w14:textId="77777777" w:rsidR="00451F5B" w:rsidRPr="00FB71EE" w:rsidRDefault="00451F5B" w:rsidP="00EC10E4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0,6/1 kV</w:t>
            </w:r>
          </w:p>
        </w:tc>
      </w:tr>
      <w:tr w:rsidR="00451F5B" w:rsidRPr="00FB71EE" w14:paraId="5456AFCB" w14:textId="77777777" w:rsidTr="001E75AA">
        <w:trPr>
          <w:trHeight w:val="170"/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58CF1" w14:textId="77777777" w:rsidR="00451F5B" w:rsidRPr="00FB71EE" w:rsidRDefault="00451F5B" w:rsidP="00EC10E4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Temperatura:</w:t>
            </w:r>
          </w:p>
          <w:p w14:paraId="19ACD74A" w14:textId="77777777" w:rsidR="00451F5B" w:rsidRPr="00FB71EE" w:rsidRDefault="00451F5B" w:rsidP="00EC10E4">
            <w:pPr>
              <w:jc w:val="right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</w:t>
            </w:r>
          </w:p>
          <w:p w14:paraId="16CBEE47" w14:textId="77777777" w:rsidR="00451F5B" w:rsidRPr="00FB71EE" w:rsidRDefault="00451F5B" w:rsidP="00EC10E4">
            <w:pPr>
              <w:jc w:val="right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curtcircuit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0DCB5" w14:textId="77777777" w:rsidR="00451F5B" w:rsidRPr="00FB71EE" w:rsidRDefault="00451F5B" w:rsidP="00EC10E4">
            <w:pPr>
              <w:jc w:val="both"/>
              <w:rPr>
                <w:rFonts w:ascii="Arial" w:hAnsi="Arial" w:cs="Arial"/>
              </w:rPr>
            </w:pPr>
          </w:p>
          <w:p w14:paraId="729FC718" w14:textId="77777777" w:rsidR="00451F5B" w:rsidRPr="00FB71EE" w:rsidRDefault="00451F5B" w:rsidP="00EC10E4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-30 + </w:t>
            </w:r>
            <w:smartTag w:uri="urn:schemas-microsoft-com:office:smarttags" w:element="metricconverter">
              <w:smartTagPr>
                <w:attr w:name="ProductID" w:val="90ﾰC"/>
              </w:smartTagPr>
              <w:r w:rsidRPr="00FB71EE">
                <w:rPr>
                  <w:rFonts w:ascii="Arial" w:hAnsi="Arial" w:cs="Arial"/>
                </w:rPr>
                <w:t>90°C</w:t>
              </w:r>
            </w:smartTag>
          </w:p>
          <w:p w14:paraId="76A5DE86" w14:textId="77777777" w:rsidR="00451F5B" w:rsidRPr="00FB71EE" w:rsidRDefault="00451F5B" w:rsidP="00EC10E4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250°c</w:t>
            </w:r>
          </w:p>
        </w:tc>
      </w:tr>
      <w:tr w:rsidR="00451F5B" w:rsidRPr="00FB71EE" w14:paraId="644D7DE5" w14:textId="77777777" w:rsidTr="001E75AA">
        <w:trPr>
          <w:trHeight w:val="227"/>
          <w:jc w:val="center"/>
        </w:trPr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A2D4FE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Tensió d’assaig en c.a. durant 5 minuts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</w:tcPr>
          <w:p w14:paraId="2DD1CA60" w14:textId="77777777" w:rsidR="00451F5B" w:rsidRPr="00FB71EE" w:rsidRDefault="00451F5B" w:rsidP="009B6B48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3,5 kV</w:t>
            </w:r>
          </w:p>
        </w:tc>
      </w:tr>
      <w:tr w:rsidR="00451F5B" w:rsidRPr="00FB71EE" w14:paraId="45F6CF19" w14:textId="77777777" w:rsidTr="001E75AA">
        <w:trPr>
          <w:trHeight w:val="227"/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39CCD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Intensitat màxima:</w:t>
            </w:r>
          </w:p>
          <w:p w14:paraId="36031973" w14:textId="77777777" w:rsidR="00451F5B" w:rsidRPr="00FB71EE" w:rsidRDefault="00451F5B" w:rsidP="009B6B48">
            <w:pPr>
              <w:jc w:val="right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a l’aire (</w:t>
            </w:r>
            <w:smartTag w:uri="urn:schemas-microsoft-com:office:smarttags" w:element="metricconverter">
              <w:smartTagPr>
                <w:attr w:name="ProductID" w:val="40ﾰC"/>
              </w:smartTagPr>
              <w:r w:rsidRPr="00FB71EE">
                <w:rPr>
                  <w:rFonts w:ascii="Arial" w:hAnsi="Arial" w:cs="Arial"/>
                  <w:b/>
                  <w:bCs/>
                </w:rPr>
                <w:t>40°C</w:t>
              </w:r>
            </w:smartTag>
            <w:r w:rsidRPr="00FB71EE">
              <w:rPr>
                <w:rFonts w:ascii="Arial" w:hAnsi="Arial" w:cs="Arial"/>
                <w:b/>
                <w:bCs/>
              </w:rPr>
              <w:t>)</w:t>
            </w:r>
          </w:p>
          <w:p w14:paraId="2FF4145D" w14:textId="77777777" w:rsidR="00451F5B" w:rsidRPr="00FB71EE" w:rsidRDefault="00451F5B" w:rsidP="009B6B48">
            <w:pPr>
              <w:jc w:val="right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soterrada (</w:t>
            </w:r>
            <w:smartTag w:uri="urn:schemas-microsoft-com:office:smarttags" w:element="metricconverter">
              <w:smartTagPr>
                <w:attr w:name="ProductID" w:val="25ﾰC"/>
              </w:smartTagPr>
              <w:r w:rsidRPr="00FB71EE">
                <w:rPr>
                  <w:rFonts w:ascii="Arial" w:hAnsi="Arial" w:cs="Arial"/>
                  <w:b/>
                  <w:bCs/>
                </w:rPr>
                <w:t>25°C</w:t>
              </w:r>
            </w:smartTag>
            <w:r w:rsidRPr="00FB71EE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E077B" w14:textId="77777777" w:rsidR="00451F5B" w:rsidRPr="00FB71EE" w:rsidRDefault="00451F5B" w:rsidP="009B6B48">
            <w:pPr>
              <w:jc w:val="both"/>
              <w:rPr>
                <w:rFonts w:ascii="Arial" w:hAnsi="Arial" w:cs="Arial"/>
              </w:rPr>
            </w:pPr>
          </w:p>
          <w:p w14:paraId="3231CF67" w14:textId="77777777" w:rsidR="00451F5B" w:rsidRPr="00FB71EE" w:rsidRDefault="00451F5B" w:rsidP="009B6B48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 </w:t>
            </w:r>
            <w:smartTag w:uri="urn:schemas-microsoft-com:office:smarttags" w:element="metricconverter">
              <w:smartTagPr>
                <w:attr w:name="ProductID" w:val="82 A"/>
              </w:smartTagPr>
              <w:r w:rsidRPr="00FB71EE">
                <w:rPr>
                  <w:rFonts w:ascii="Arial" w:hAnsi="Arial" w:cs="Arial"/>
                </w:rPr>
                <w:t>82 A</w:t>
              </w:r>
            </w:smartTag>
          </w:p>
          <w:p w14:paraId="3BEE7477" w14:textId="77777777" w:rsidR="00451F5B" w:rsidRPr="00FB71EE" w:rsidRDefault="00451F5B" w:rsidP="009B6B48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00 A"/>
              </w:smartTagPr>
              <w:r w:rsidRPr="00FB71EE">
                <w:rPr>
                  <w:rFonts w:ascii="Arial" w:hAnsi="Arial" w:cs="Arial"/>
                </w:rPr>
                <w:t>100 A</w:t>
              </w:r>
            </w:smartTag>
          </w:p>
        </w:tc>
      </w:tr>
      <w:tr w:rsidR="00451F5B" w:rsidRPr="00FB71EE" w14:paraId="29EED035" w14:textId="77777777" w:rsidTr="001E75AA">
        <w:trPr>
          <w:trHeight w:val="227"/>
          <w:jc w:val="center"/>
        </w:trPr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3D211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Resistència òhmica del conductor a </w:t>
            </w:r>
            <w:smartTag w:uri="urn:schemas-microsoft-com:office:smarttags" w:element="metricconverter">
              <w:smartTagPr>
                <w:attr w:name="ProductID" w:val="20ﾰC"/>
              </w:smartTagPr>
              <w:r w:rsidRPr="00FB71EE">
                <w:rPr>
                  <w:rFonts w:ascii="Arial" w:hAnsi="Arial" w:cs="Arial"/>
                  <w:b/>
                  <w:bCs/>
                </w:rPr>
                <w:t>20°C</w:t>
              </w:r>
            </w:smartTag>
            <w:r w:rsidRPr="00FB71EE">
              <w:rPr>
                <w:rFonts w:ascii="Arial" w:hAnsi="Arial" w:cs="Arial"/>
                <w:b/>
                <w:bCs/>
              </w:rPr>
              <w:t xml:space="preserve"> i c.c.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</w:tcPr>
          <w:p w14:paraId="7E4EA3CC" w14:textId="77777777" w:rsidR="00451F5B" w:rsidRPr="00FB71EE" w:rsidRDefault="00451F5B" w:rsidP="009B6B48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1,15 </w:t>
            </w:r>
            <w:r w:rsidRPr="00FB71EE">
              <w:rPr>
                <w:rFonts w:ascii="Arial" w:hAnsi="Arial" w:cs="Arial"/>
              </w:rPr>
              <w:sym w:font="Symbol" w:char="F057"/>
            </w:r>
            <w:r w:rsidRPr="00FB71EE">
              <w:rPr>
                <w:rFonts w:ascii="Arial" w:hAnsi="Arial" w:cs="Arial"/>
              </w:rPr>
              <w:t>/Km (màxima)</w:t>
            </w:r>
          </w:p>
        </w:tc>
      </w:tr>
      <w:tr w:rsidR="00451F5B" w:rsidRPr="00FB71EE" w14:paraId="7FC0E6B4" w14:textId="77777777" w:rsidTr="001E75AA">
        <w:trPr>
          <w:trHeight w:val="227"/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647E9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Longituds bobines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19A7F" w14:textId="77777777" w:rsidR="00451F5B" w:rsidRPr="00FB71EE" w:rsidRDefault="00451F5B" w:rsidP="009B6B48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Màxima </w:t>
            </w:r>
            <w:smartTag w:uri="urn:schemas-microsoft-com:office:smarttags" w:element="metricconverter">
              <w:smartTagPr>
                <w:attr w:name="ProductID" w:val="1.000 m"/>
              </w:smartTagPr>
              <w:r w:rsidRPr="00FB71EE">
                <w:rPr>
                  <w:rFonts w:ascii="Arial" w:hAnsi="Arial" w:cs="Arial"/>
                </w:rPr>
                <w:t>1.000 m</w:t>
              </w:r>
            </w:smartTag>
          </w:p>
        </w:tc>
      </w:tr>
      <w:tr w:rsidR="00451F5B" w:rsidRPr="00FB71EE" w14:paraId="0A4249A3" w14:textId="77777777" w:rsidTr="001E75AA">
        <w:trPr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F8F3D" w14:textId="77777777" w:rsidR="00451F5B" w:rsidRPr="00FB71EE" w:rsidRDefault="00451F5B" w:rsidP="009B6B48">
            <w:pPr>
              <w:keepNext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Colors conductors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6D6C6" w14:textId="77777777" w:rsidR="00451F5B" w:rsidRPr="00FB71EE" w:rsidRDefault="00451F5B" w:rsidP="009B6B48">
            <w:pPr>
              <w:keepNext/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  <w:u w:val="single"/>
              </w:rPr>
              <w:t>Fases</w:t>
            </w:r>
            <w:r w:rsidRPr="00FB71EE">
              <w:rPr>
                <w:rFonts w:ascii="Arial" w:hAnsi="Arial" w:cs="Arial"/>
              </w:rPr>
              <w:t xml:space="preserve">: </w:t>
            </w:r>
            <w:r w:rsidRPr="00FB71EE">
              <w:rPr>
                <w:rFonts w:ascii="Arial" w:hAnsi="Arial" w:cs="Arial"/>
              </w:rPr>
              <w:tab/>
              <w:t>Negre, gris, marró</w:t>
            </w:r>
          </w:p>
          <w:p w14:paraId="106A4BF0" w14:textId="77777777" w:rsidR="00451F5B" w:rsidRPr="00FB71EE" w:rsidRDefault="00451F5B" w:rsidP="009B6B48">
            <w:pPr>
              <w:keepNext/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  <w:u w:val="single"/>
              </w:rPr>
              <w:t>Neutre</w:t>
            </w:r>
            <w:r w:rsidRPr="00FB71EE">
              <w:rPr>
                <w:rFonts w:ascii="Arial" w:hAnsi="Arial" w:cs="Arial"/>
              </w:rPr>
              <w:t>:</w:t>
            </w:r>
            <w:r w:rsidRPr="00FB71EE">
              <w:rPr>
                <w:rFonts w:ascii="Arial" w:hAnsi="Arial" w:cs="Arial"/>
              </w:rPr>
              <w:tab/>
              <w:t xml:space="preserve">Blau </w:t>
            </w:r>
          </w:p>
          <w:p w14:paraId="58F00024" w14:textId="77777777" w:rsidR="00451F5B" w:rsidRPr="00FB71EE" w:rsidRDefault="00451F5B" w:rsidP="009B6B48">
            <w:pPr>
              <w:keepNext/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  <w:u w:val="single"/>
              </w:rPr>
              <w:t>Terra</w:t>
            </w:r>
            <w:r w:rsidRPr="00FB71EE">
              <w:rPr>
                <w:rFonts w:ascii="Arial" w:hAnsi="Arial" w:cs="Arial"/>
              </w:rPr>
              <w:t>:</w:t>
            </w:r>
            <w:r w:rsidRPr="00FB71EE">
              <w:rPr>
                <w:rFonts w:ascii="Arial" w:hAnsi="Arial" w:cs="Arial"/>
              </w:rPr>
              <w:tab/>
              <w:t>Groc/Verd</w:t>
            </w:r>
          </w:p>
        </w:tc>
      </w:tr>
      <w:tr w:rsidR="00451F5B" w:rsidRPr="00FB71EE" w14:paraId="01F1DB31" w14:textId="77777777" w:rsidTr="001E75AA">
        <w:trPr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F9C8D" w14:textId="77777777" w:rsidR="00451F5B" w:rsidRPr="00FB71EE" w:rsidRDefault="00451F5B" w:rsidP="009B6B48">
            <w:pPr>
              <w:keepNext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Radi de curvatura mínim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598BF" w14:textId="77777777" w:rsidR="00451F5B" w:rsidRPr="00FB71EE" w:rsidRDefault="00451F5B" w:rsidP="009B6B48">
            <w:pPr>
              <w:keepNext/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233 mm"/>
              </w:smartTagPr>
              <w:r w:rsidRPr="00FB71EE">
                <w:rPr>
                  <w:rFonts w:ascii="Arial" w:hAnsi="Arial" w:cs="Arial"/>
                </w:rPr>
                <w:t>233 mm</w:t>
              </w:r>
            </w:smartTag>
          </w:p>
        </w:tc>
      </w:tr>
      <w:tr w:rsidR="00451F5B" w:rsidRPr="00FB71EE" w14:paraId="225EF42E" w14:textId="77777777" w:rsidTr="001E75AA">
        <w:trPr>
          <w:jc w:val="center"/>
        </w:trPr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28765" w14:textId="77777777" w:rsidR="00451F5B" w:rsidRPr="00FB71EE" w:rsidRDefault="00451F5B" w:rsidP="009B6B48">
            <w:pPr>
              <w:keepNext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Pes cable aproximat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1080E" w14:textId="77777777" w:rsidR="00451F5B" w:rsidRPr="00FB71EE" w:rsidRDefault="00451F5B" w:rsidP="009B6B48">
            <w:pPr>
              <w:keepNext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1,206 Kg/m</w:t>
            </w:r>
          </w:p>
        </w:tc>
      </w:tr>
      <w:tr w:rsidR="00451F5B" w:rsidRPr="00FB71EE" w14:paraId="01DD3E91" w14:textId="77777777" w:rsidTr="001E75AA">
        <w:trPr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CA3C30" w14:textId="77777777" w:rsidR="00451F5B" w:rsidRPr="00FB71EE" w:rsidRDefault="00451F5B" w:rsidP="009B6B48">
            <w:pPr>
              <w:keepNext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Estesa</w:t>
            </w:r>
          </w:p>
        </w:tc>
        <w:tc>
          <w:tcPr>
            <w:tcW w:w="7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3CF1B" w14:textId="77777777" w:rsidR="00451F5B" w:rsidRPr="00FB71EE" w:rsidRDefault="00451F5B" w:rsidP="00420AF2">
            <w:pPr>
              <w:keepNext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Veieu l’annex: “Procediment per a l’estesa de cables de força i comunicacions del CAT”</w:t>
            </w:r>
          </w:p>
        </w:tc>
      </w:tr>
      <w:tr w:rsidR="00451F5B" w:rsidRPr="00FB71EE" w14:paraId="26AF6E56" w14:textId="77777777" w:rsidTr="001E75AA">
        <w:trPr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B5E89D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Connexions </w:t>
            </w:r>
          </w:p>
        </w:tc>
        <w:tc>
          <w:tcPr>
            <w:tcW w:w="7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9A1C3" w14:textId="77777777" w:rsidR="00451F5B" w:rsidRPr="00FB71EE" w:rsidRDefault="00451F5B" w:rsidP="00420AF2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Veieu l’annex: “Procediment per a l’eix execució de connexions als cables de força del CAT”</w:t>
            </w:r>
          </w:p>
        </w:tc>
      </w:tr>
      <w:tr w:rsidR="00451F5B" w:rsidRPr="00FB71EE" w14:paraId="189D8FC5" w14:textId="77777777" w:rsidTr="001E75AA">
        <w:trPr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28B16F" w14:textId="77777777" w:rsidR="00451F5B" w:rsidRPr="00FB71EE" w:rsidRDefault="00451F5B" w:rsidP="009B6B48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NOTA:</w:t>
            </w:r>
          </w:p>
        </w:tc>
        <w:tc>
          <w:tcPr>
            <w:tcW w:w="7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BC126" w14:textId="77777777" w:rsidR="00451F5B" w:rsidRPr="00420AF2" w:rsidRDefault="00451F5B" w:rsidP="00420AF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F2">
              <w:rPr>
                <w:rFonts w:ascii="Arial" w:hAnsi="Arial" w:cs="Arial"/>
                <w:sz w:val="18"/>
                <w:szCs w:val="18"/>
              </w:rPr>
              <w:t xml:space="preserve">En cas d’haver de treballar el cable en presència d’humitat o aigua (rases amb el freàtic elevat) l’aïllament serà EPR, gruix </w:t>
            </w:r>
            <w:smartTag w:uri="urn:schemas-microsoft-com:office:smarttags" w:element="metricconverter">
              <w:smartTagPr>
                <w:attr w:name="ProductID" w:val="1 mm"/>
              </w:smartTagPr>
              <w:r w:rsidRPr="00420AF2">
                <w:rPr>
                  <w:rFonts w:ascii="Arial" w:hAnsi="Arial" w:cs="Arial"/>
                  <w:sz w:val="18"/>
                  <w:szCs w:val="18"/>
                </w:rPr>
                <w:t>1 mm</w:t>
              </w:r>
            </w:smartTag>
            <w:r w:rsidRPr="00420AF2">
              <w:rPr>
                <w:rFonts w:ascii="Arial" w:hAnsi="Arial" w:cs="Arial"/>
                <w:sz w:val="18"/>
                <w:szCs w:val="18"/>
              </w:rPr>
              <w:t xml:space="preserve"> i la denominació del cable passarà a ser DZ1FZ1</w:t>
            </w:r>
          </w:p>
        </w:tc>
      </w:tr>
      <w:tr w:rsidR="00451F5B" w:rsidRPr="00FB71EE" w14:paraId="72096B94" w14:textId="77777777" w:rsidTr="001E75AA">
        <w:trPr>
          <w:trHeight w:val="283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13E8C" w14:textId="77777777" w:rsidR="00451F5B" w:rsidRPr="00FB71EE" w:rsidRDefault="00451F5B" w:rsidP="001E75AA">
            <w:pPr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FB71E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73BA" w14:textId="77777777" w:rsidR="00451F5B" w:rsidRPr="00FB71EE" w:rsidRDefault="00451F5B" w:rsidP="001E75AA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GENERAL CABLE, PRYSMIAN o similar </w:t>
            </w:r>
          </w:p>
        </w:tc>
      </w:tr>
    </w:tbl>
    <w:p w14:paraId="6E70F1C4" w14:textId="77777777" w:rsidR="00816B30" w:rsidRPr="003B777C" w:rsidRDefault="00816B30" w:rsidP="00816B30">
      <w:pPr>
        <w:jc w:val="both"/>
        <w:rPr>
          <w:rFonts w:ascii="Arial" w:hAnsi="Arial" w:cs="Arial"/>
        </w:rPr>
      </w:pPr>
    </w:p>
    <w:p w14:paraId="7DF7E6B5" w14:textId="77777777" w:rsidR="00816B30" w:rsidRDefault="00816B30" w:rsidP="00816B30">
      <w:pPr>
        <w:jc w:val="both"/>
        <w:rPr>
          <w:highlight w:val="yellow"/>
        </w:rPr>
        <w:sectPr w:rsidR="00816B30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p w14:paraId="2A5AAD5C" w14:textId="77777777" w:rsidR="00451F5B" w:rsidRPr="00451F5B" w:rsidRDefault="00451F5B" w:rsidP="00451F5B">
      <w:pPr>
        <w:jc w:val="both"/>
        <w:rPr>
          <w:rFonts w:ascii="Arial" w:hAnsi="Arial" w:cs="Arial"/>
          <w:sz w:val="2"/>
          <w:szCs w:val="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8E1CF8" w:rsidRPr="008C02C5" w14:paraId="2A0F93FC" w14:textId="77777777" w:rsidTr="002C414D">
        <w:trPr>
          <w:trHeight w:val="284"/>
          <w:jc w:val="center"/>
        </w:trPr>
        <w:tc>
          <w:tcPr>
            <w:tcW w:w="9234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73B962C8" w14:textId="77777777" w:rsidR="008E1CF8" w:rsidRPr="008C02C5" w:rsidRDefault="008E1CF8" w:rsidP="001D7093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8E1CF8" w:rsidRPr="008C02C5" w14:paraId="36681503" w14:textId="77777777" w:rsidTr="002C414D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32ACF1CE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2FC53BB6" w14:textId="77777777" w:rsidR="008E1CF8" w:rsidRPr="008C02C5" w:rsidRDefault="008E1CF8" w:rsidP="001D7093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3C9080B8" w14:textId="77777777" w:rsidR="008E1CF8" w:rsidRPr="008C02C5" w:rsidRDefault="008E1CF8" w:rsidP="001D7093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right w:val="nil"/>
            </w:tcBorders>
          </w:tcPr>
          <w:p w14:paraId="0EA6F740" w14:textId="77777777" w:rsidR="008E1CF8" w:rsidRPr="008C02C5" w:rsidRDefault="008E1CF8" w:rsidP="001D7093">
            <w:pPr>
              <w:jc w:val="center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25/02/2010</w:t>
            </w:r>
          </w:p>
        </w:tc>
      </w:tr>
      <w:tr w:rsidR="008E1CF8" w:rsidRPr="008C02C5" w14:paraId="3BCC9199" w14:textId="77777777" w:rsidTr="002C414D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51FAE7DC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219DBF9C" w14:textId="77777777" w:rsidR="008E1CF8" w:rsidRPr="008C02C5" w:rsidRDefault="008E1CF8" w:rsidP="001D7093">
            <w:pPr>
              <w:jc w:val="both"/>
              <w:outlineLvl w:val="0"/>
              <w:rPr>
                <w:rFonts w:ascii="Arial" w:hAnsi="Arial" w:cs="Arial"/>
              </w:rPr>
            </w:pPr>
            <w:bookmarkStart w:id="52" w:name="_Toc292792399"/>
            <w:bookmarkStart w:id="53" w:name="_Toc162261969"/>
            <w:r>
              <w:rPr>
                <w:rFonts w:ascii="Arial" w:hAnsi="Arial" w:cs="Arial"/>
              </w:rPr>
              <w:t>CABLEJAT AMPLIABLE FLOTANT</w:t>
            </w:r>
            <w:bookmarkEnd w:id="52"/>
            <w:bookmarkEnd w:id="53"/>
          </w:p>
        </w:tc>
      </w:tr>
      <w:tr w:rsidR="008E1CF8" w:rsidRPr="008C02C5" w14:paraId="46CDD6EB" w14:textId="77777777" w:rsidTr="002C414D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31FA70D3" w14:textId="77777777" w:rsidR="008E1CF8" w:rsidRPr="00267C92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267C92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6FC72B1C" w14:textId="77777777" w:rsidR="008E1CF8" w:rsidRPr="00267C92" w:rsidRDefault="008E1CF8" w:rsidP="001D7093">
            <w:pPr>
              <w:jc w:val="both"/>
              <w:outlineLvl w:val="1"/>
              <w:rPr>
                <w:rFonts w:ascii="Arial" w:hAnsi="Arial" w:cs="Arial"/>
              </w:rPr>
            </w:pPr>
            <w:bookmarkStart w:id="54" w:name="_Toc162261970"/>
            <w:r>
              <w:rPr>
                <w:rFonts w:ascii="Arial" w:hAnsi="Arial" w:cs="Arial"/>
              </w:rPr>
              <w:t>UNEX</w:t>
            </w:r>
            <w:bookmarkEnd w:id="54"/>
          </w:p>
        </w:tc>
      </w:tr>
      <w:tr w:rsidR="008E1CF8" w:rsidRPr="008C02C5" w14:paraId="07646F96" w14:textId="77777777" w:rsidTr="002C414D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61BAD80D" w14:textId="77777777" w:rsidR="008E1CF8" w:rsidRPr="00267C92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267C92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57FF4D07" w14:textId="77777777" w:rsidR="008E1CF8" w:rsidRDefault="008E1CF8" w:rsidP="00323749">
            <w:pPr>
              <w:spacing w:after="80"/>
              <w:jc w:val="both"/>
              <w:rPr>
                <w:rFonts w:ascii="Arial" w:hAnsi="Arial" w:cs="Arial"/>
              </w:rPr>
            </w:pPr>
            <w:r w:rsidRPr="00267C92">
              <w:rPr>
                <w:rFonts w:ascii="Arial" w:hAnsi="Arial" w:cs="Arial"/>
              </w:rPr>
              <w:t>Distribució d’alimentacions i xarxa en superfície</w:t>
            </w:r>
            <w:r>
              <w:rPr>
                <w:rFonts w:ascii="Arial" w:hAnsi="Arial" w:cs="Arial"/>
              </w:rPr>
              <w:t xml:space="preserve">, amb possibilitat d’ampliar connexions. </w:t>
            </w:r>
          </w:p>
          <w:p w14:paraId="783AEB5E" w14:textId="77777777" w:rsidR="008E1CF8" w:rsidRPr="00267C92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 muntar a parets, taules i terra. </w:t>
            </w:r>
          </w:p>
        </w:tc>
      </w:tr>
    </w:tbl>
    <w:p w14:paraId="3319797A" w14:textId="77777777" w:rsidR="008E1CF8" w:rsidRPr="008C02C5" w:rsidRDefault="008E1CF8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735608B2" w14:textId="77777777" w:rsidR="008E1CF8" w:rsidRPr="002C414D" w:rsidRDefault="00813B2D" w:rsidP="002C414D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7E9AC65B">
          <v:line id="_x0000_s2117" style="position:absolute;left:0;text-align:left;z-index:251665408" from="1.1pt,17.6pt" to="483pt,17.6pt" strokeweight=".5pt"/>
        </w:pict>
      </w:r>
      <w:r w:rsidR="008E1CF8" w:rsidRPr="002C414D">
        <w:rPr>
          <w:rFonts w:ascii="Arial" w:hAnsi="Arial" w:cs="Arial"/>
          <w:b/>
          <w:bCs/>
          <w:i/>
        </w:rPr>
        <w:t xml:space="preserve">CARACTERÍSTIQUES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47"/>
        <w:gridCol w:w="7892"/>
      </w:tblGrid>
      <w:tr w:rsidR="008E1CF8" w:rsidRPr="00ED17A9" w14:paraId="525594CF" w14:textId="77777777" w:rsidTr="002C414D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46988A87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Descripció</w:t>
            </w:r>
          </w:p>
        </w:tc>
        <w:tc>
          <w:tcPr>
            <w:tcW w:w="7588" w:type="dxa"/>
            <w:tcBorders>
              <w:top w:val="nil"/>
              <w:left w:val="nil"/>
              <w:bottom w:val="nil"/>
              <w:right w:val="nil"/>
            </w:tcBorders>
          </w:tcPr>
          <w:p w14:paraId="65072C3E" w14:textId="77777777" w:rsidR="008E1CF8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Torretes i caixes de terra</w:t>
            </w:r>
          </w:p>
          <w:p w14:paraId="5F392023" w14:textId="77777777" w:rsidR="008E1CF8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Canals de sobretaula</w:t>
            </w:r>
          </w:p>
          <w:p w14:paraId="2D92C1D9" w14:textId="77777777" w:rsidR="008E1CF8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Columnes</w:t>
            </w:r>
          </w:p>
          <w:p w14:paraId="72236138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Passacables per a terres tècnics</w:t>
            </w:r>
          </w:p>
        </w:tc>
      </w:tr>
      <w:tr w:rsidR="008E1CF8" w:rsidRPr="00ED17A9" w14:paraId="4C0BEAC1" w14:textId="77777777" w:rsidTr="002C414D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383A9F98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7588" w:type="dxa"/>
            <w:tcBorders>
              <w:top w:val="nil"/>
              <w:left w:val="nil"/>
              <w:bottom w:val="nil"/>
              <w:right w:val="nil"/>
            </w:tcBorders>
          </w:tcPr>
          <w:p w14:paraId="3C094E41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</w:p>
        </w:tc>
      </w:tr>
      <w:tr w:rsidR="008E1CF8" w:rsidRPr="00ED17A9" w14:paraId="53CC3791" w14:textId="77777777" w:rsidTr="002C414D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0039D179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ED17A9">
              <w:rPr>
                <w:rFonts w:ascii="Arial" w:hAnsi="Arial" w:cs="Arial"/>
                <w:b/>
                <w:bCs/>
              </w:rPr>
              <w:t>Protecció</w:t>
            </w:r>
          </w:p>
        </w:tc>
        <w:tc>
          <w:tcPr>
            <w:tcW w:w="7588" w:type="dxa"/>
            <w:tcBorders>
              <w:top w:val="nil"/>
              <w:left w:val="nil"/>
              <w:bottom w:val="nil"/>
              <w:right w:val="nil"/>
            </w:tcBorders>
          </w:tcPr>
          <w:p w14:paraId="4525BCE3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IK09</w:t>
            </w:r>
          </w:p>
        </w:tc>
      </w:tr>
      <w:tr w:rsidR="008E1CF8" w:rsidRPr="00ED17A9" w14:paraId="7D13DE04" w14:textId="77777777" w:rsidTr="002C414D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5C7C9B80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ED17A9"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7588" w:type="dxa"/>
            <w:tcBorders>
              <w:top w:val="nil"/>
              <w:left w:val="nil"/>
              <w:bottom w:val="nil"/>
              <w:right w:val="nil"/>
            </w:tcBorders>
          </w:tcPr>
          <w:p w14:paraId="336677EF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Segons projecte</w:t>
            </w:r>
          </w:p>
        </w:tc>
      </w:tr>
      <w:tr w:rsidR="008E1CF8" w:rsidRPr="00ED17A9" w14:paraId="45B39350" w14:textId="77777777" w:rsidTr="002C414D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E39499E" w14:textId="77777777" w:rsidR="008E1CF8" w:rsidRPr="00ED17A9" w:rsidRDefault="008E1CF8" w:rsidP="001D7093">
            <w:pPr>
              <w:rPr>
                <w:b/>
              </w:rPr>
            </w:pPr>
            <w:r w:rsidRPr="00ED17A9">
              <w:rPr>
                <w:rFonts w:ascii="Arial" w:hAnsi="Arial" w:cs="Arial"/>
                <w:b/>
                <w:bCs/>
              </w:rPr>
              <w:t>Accessoris</w:t>
            </w:r>
          </w:p>
        </w:tc>
        <w:tc>
          <w:tcPr>
            <w:tcW w:w="7588" w:type="dxa"/>
            <w:tcBorders>
              <w:top w:val="nil"/>
              <w:left w:val="nil"/>
              <w:bottom w:val="nil"/>
              <w:right w:val="nil"/>
            </w:tcBorders>
          </w:tcPr>
          <w:p w14:paraId="76CA3080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SIMON</w:t>
            </w:r>
            <w:r w:rsidR="001602D7">
              <w:rPr>
                <w:rFonts w:ascii="Arial" w:hAnsi="Arial" w:cs="Arial"/>
              </w:rPr>
              <w:t xml:space="preserve"> o similar</w:t>
            </w:r>
          </w:p>
        </w:tc>
      </w:tr>
      <w:tr w:rsidR="008E1CF8" w:rsidRPr="00ED17A9" w14:paraId="3DFEC030" w14:textId="77777777" w:rsidTr="002C414D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52744CC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8" w:type="dxa"/>
            <w:tcBorders>
              <w:top w:val="nil"/>
              <w:left w:val="nil"/>
              <w:bottom w:val="nil"/>
              <w:right w:val="nil"/>
            </w:tcBorders>
          </w:tcPr>
          <w:p w14:paraId="1E870CB2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</w:p>
        </w:tc>
      </w:tr>
      <w:tr w:rsidR="008E1CF8" w:rsidRPr="00ED17A9" w14:paraId="02E7F355" w14:textId="77777777" w:rsidTr="002C414D">
        <w:trPr>
          <w:trHeight w:val="283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FBBC4" w14:textId="77777777" w:rsidR="008E1CF8" w:rsidRPr="00ED17A9" w:rsidRDefault="008E1CF8" w:rsidP="002C414D">
            <w:pPr>
              <w:keepNext/>
              <w:rPr>
                <w:rFonts w:ascii="Arial" w:hAnsi="Arial" w:cs="Arial"/>
                <w:b/>
                <w:bCs/>
              </w:rPr>
            </w:pPr>
            <w:r w:rsidRPr="00ED17A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ED17A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32F3C" w14:textId="77777777" w:rsidR="008E1CF8" w:rsidRPr="00ED17A9" w:rsidRDefault="008E1CF8" w:rsidP="002C414D">
            <w:pPr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UNEX</w:t>
            </w:r>
            <w:r w:rsidR="001602D7">
              <w:rPr>
                <w:rFonts w:ascii="Arial" w:hAnsi="Arial" w:cs="Arial"/>
              </w:rPr>
              <w:t xml:space="preserve"> o similar</w:t>
            </w:r>
          </w:p>
        </w:tc>
      </w:tr>
    </w:tbl>
    <w:p w14:paraId="176EB1E3" w14:textId="77777777" w:rsidR="008E1CF8" w:rsidRPr="00323749" w:rsidRDefault="008E1CF8" w:rsidP="008E1CF8">
      <w:pPr>
        <w:widowControl/>
        <w:jc w:val="both"/>
        <w:rPr>
          <w:rFonts w:ascii="Arial" w:hAnsi="Arial" w:cs="Arial"/>
        </w:rPr>
      </w:pPr>
    </w:p>
    <w:p w14:paraId="0CAB192D" w14:textId="77777777" w:rsidR="00816B30" w:rsidRPr="00323749" w:rsidRDefault="00816B30" w:rsidP="00816B30">
      <w:pPr>
        <w:jc w:val="both"/>
        <w:rPr>
          <w:rFonts w:ascii="Arial" w:hAnsi="Arial" w:cs="Arial"/>
        </w:rPr>
      </w:pPr>
    </w:p>
    <w:p w14:paraId="1AF1974F" w14:textId="77777777" w:rsidR="00816B30" w:rsidRPr="00323749" w:rsidRDefault="00816B30" w:rsidP="00816B30">
      <w:pPr>
        <w:jc w:val="both"/>
        <w:rPr>
          <w:rFonts w:ascii="Arial" w:hAnsi="Arial" w:cs="Arial"/>
          <w:highlight w:val="yellow"/>
        </w:rPr>
        <w:sectPr w:rsidR="00816B30" w:rsidRPr="00323749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p w14:paraId="414681DF" w14:textId="77777777" w:rsidR="008E1CF8" w:rsidRPr="00017C98" w:rsidRDefault="008E1CF8" w:rsidP="008E1CF8">
      <w:pPr>
        <w:jc w:val="both"/>
        <w:rPr>
          <w:sz w:val="2"/>
          <w:szCs w:val="2"/>
          <w:highlight w:val="yellow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8E1CF8" w:rsidRPr="008C02C5" w14:paraId="67B7A254" w14:textId="77777777" w:rsidTr="002C414D">
        <w:trPr>
          <w:trHeight w:val="284"/>
          <w:jc w:val="center"/>
        </w:trPr>
        <w:tc>
          <w:tcPr>
            <w:tcW w:w="9234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48F12F7D" w14:textId="77777777" w:rsidR="008E1CF8" w:rsidRPr="008C02C5" w:rsidRDefault="008E1CF8" w:rsidP="001D7093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8E1CF8" w:rsidRPr="008C02C5" w14:paraId="05E312A7" w14:textId="77777777" w:rsidTr="002C414D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0ADB5B24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1C4439C4" w14:textId="77777777" w:rsidR="008E1CF8" w:rsidRPr="008C02C5" w:rsidRDefault="008E1CF8" w:rsidP="001D7093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0068C4D6" w14:textId="77777777" w:rsidR="008E1CF8" w:rsidRPr="008C02C5" w:rsidRDefault="008E1CF8" w:rsidP="001D7093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right w:val="nil"/>
            </w:tcBorders>
          </w:tcPr>
          <w:p w14:paraId="4E53F4CC" w14:textId="77777777" w:rsidR="008E1CF8" w:rsidRPr="008C02C5" w:rsidRDefault="008E1CF8" w:rsidP="001D7093">
            <w:pPr>
              <w:jc w:val="center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25/02/2010</w:t>
            </w:r>
          </w:p>
        </w:tc>
      </w:tr>
      <w:tr w:rsidR="008E1CF8" w:rsidRPr="008C02C5" w14:paraId="0CE615BB" w14:textId="77777777" w:rsidTr="002C414D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734F38AD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413E44E6" w14:textId="77777777" w:rsidR="008E1CF8" w:rsidRPr="008C02C5" w:rsidRDefault="008E1CF8" w:rsidP="001D7093">
            <w:pPr>
              <w:jc w:val="both"/>
              <w:outlineLvl w:val="0"/>
              <w:rPr>
                <w:rFonts w:ascii="Arial" w:hAnsi="Arial" w:cs="Arial"/>
              </w:rPr>
            </w:pPr>
            <w:bookmarkStart w:id="55" w:name="_Toc292792400"/>
            <w:bookmarkStart w:id="56" w:name="_Toc162261971"/>
            <w:r>
              <w:rPr>
                <w:rFonts w:ascii="Arial" w:hAnsi="Arial" w:cs="Arial"/>
              </w:rPr>
              <w:t>CABLEJAT SUPERFÍCIE</w:t>
            </w:r>
            <w:bookmarkEnd w:id="55"/>
            <w:bookmarkEnd w:id="56"/>
          </w:p>
        </w:tc>
      </w:tr>
      <w:tr w:rsidR="008E1CF8" w:rsidRPr="008C02C5" w14:paraId="481D8ADA" w14:textId="77777777" w:rsidTr="002C414D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71DC692B" w14:textId="77777777" w:rsidR="008E1CF8" w:rsidRPr="00267C92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267C92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2FBB8657" w14:textId="77777777" w:rsidR="008E1CF8" w:rsidRPr="00267C92" w:rsidRDefault="008E1CF8" w:rsidP="001D7093">
            <w:pPr>
              <w:jc w:val="both"/>
              <w:outlineLvl w:val="1"/>
              <w:rPr>
                <w:rFonts w:ascii="Arial" w:hAnsi="Arial" w:cs="Arial"/>
              </w:rPr>
            </w:pPr>
            <w:bookmarkStart w:id="57" w:name="_Toc162261972"/>
            <w:r>
              <w:rPr>
                <w:rFonts w:ascii="Arial" w:hAnsi="Arial" w:cs="Arial"/>
              </w:rPr>
              <w:t>UNEX</w:t>
            </w:r>
            <w:bookmarkEnd w:id="57"/>
          </w:p>
        </w:tc>
      </w:tr>
      <w:tr w:rsidR="008E1CF8" w:rsidRPr="008C02C5" w14:paraId="6F1C90FB" w14:textId="77777777" w:rsidTr="002C414D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30649F78" w14:textId="77777777" w:rsidR="008E1CF8" w:rsidRPr="00267C92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267C92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1F468301" w14:textId="77777777" w:rsidR="008E1CF8" w:rsidRPr="00267C92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Canal per pas de cables i mecanismes per a superfície ampliable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35F2E24C" w14:textId="77777777" w:rsidR="008E1CF8" w:rsidRPr="008C02C5" w:rsidRDefault="008E1CF8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41E053DA" w14:textId="77777777" w:rsidR="008E1CF8" w:rsidRPr="002C414D" w:rsidRDefault="00813B2D" w:rsidP="002C414D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12B89995">
          <v:line id="_x0000_s2118" style="position:absolute;left:0;text-align:left;z-index:251666432" from="1.1pt,17.55pt" to="483pt,17.55pt" strokeweight=".5pt"/>
        </w:pict>
      </w:r>
      <w:r w:rsidR="00133023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53"/>
        <w:gridCol w:w="7886"/>
      </w:tblGrid>
      <w:tr w:rsidR="008E1CF8" w:rsidRPr="00ED17A9" w14:paraId="3D5ABF1D" w14:textId="77777777" w:rsidTr="002C414D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FDAEA8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ED17A9">
              <w:rPr>
                <w:rFonts w:ascii="Arial" w:hAnsi="Arial" w:cs="Arial"/>
                <w:b/>
                <w:bCs/>
              </w:rPr>
              <w:t>Material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0022426B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U23X i U24X</w:t>
            </w:r>
          </w:p>
        </w:tc>
      </w:tr>
      <w:tr w:rsidR="008E1CF8" w:rsidRPr="00ED17A9" w14:paraId="62CBE23B" w14:textId="77777777" w:rsidTr="002C414D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6296DF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ED17A9">
              <w:rPr>
                <w:rFonts w:ascii="Arial" w:hAnsi="Arial" w:cs="Arial"/>
                <w:b/>
                <w:bCs/>
              </w:rPr>
              <w:t xml:space="preserve">Tipus 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A42E159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Canal 93  Línia diferenciada de senyals i potència (segons projecte)</w:t>
            </w:r>
          </w:p>
        </w:tc>
      </w:tr>
      <w:tr w:rsidR="008E1CF8" w:rsidRPr="00ED17A9" w14:paraId="3F317FDB" w14:textId="77777777" w:rsidTr="002C414D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B2D58A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ED17A9">
              <w:rPr>
                <w:rFonts w:ascii="Arial" w:hAnsi="Arial" w:cs="Arial"/>
                <w:b/>
                <w:bCs/>
              </w:rPr>
              <w:t>Protecció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61B6DC62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IK09</w:t>
            </w:r>
          </w:p>
        </w:tc>
      </w:tr>
      <w:tr w:rsidR="008E1CF8" w:rsidRPr="00ED17A9" w14:paraId="18775AFF" w14:textId="77777777" w:rsidTr="002C414D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02CFBF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ED17A9"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BE8AE66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Segons projecte</w:t>
            </w:r>
          </w:p>
        </w:tc>
      </w:tr>
      <w:tr w:rsidR="008E1CF8" w:rsidRPr="00ED17A9" w14:paraId="6B0CA5BF" w14:textId="77777777" w:rsidTr="002C414D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EA973E" w14:textId="77777777" w:rsidR="008E1CF8" w:rsidRPr="00ED17A9" w:rsidRDefault="008E1CF8" w:rsidP="001D7093">
            <w:pPr>
              <w:rPr>
                <w:b/>
              </w:rPr>
            </w:pPr>
            <w:r w:rsidRPr="00ED17A9">
              <w:rPr>
                <w:rFonts w:ascii="Arial" w:hAnsi="Arial" w:cs="Arial"/>
                <w:b/>
                <w:bCs/>
              </w:rPr>
              <w:t>Accessoris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03B8FE9E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SIMON</w:t>
            </w:r>
            <w:r w:rsidR="001F0A50">
              <w:rPr>
                <w:rFonts w:ascii="Arial" w:hAnsi="Arial" w:cs="Arial"/>
              </w:rPr>
              <w:t xml:space="preserve"> o similar</w:t>
            </w:r>
          </w:p>
        </w:tc>
      </w:tr>
      <w:tr w:rsidR="008E1CF8" w:rsidRPr="00ED17A9" w14:paraId="28F5AACE" w14:textId="77777777" w:rsidTr="002C414D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3F92FC" w14:textId="77777777" w:rsidR="008E1CF8" w:rsidRPr="00ED17A9" w:rsidRDefault="008E1CF8" w:rsidP="001D70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4F6BE77" w14:textId="77777777" w:rsidR="008E1CF8" w:rsidRPr="00ED17A9" w:rsidRDefault="008E1CF8" w:rsidP="001D7093">
            <w:pPr>
              <w:jc w:val="both"/>
              <w:rPr>
                <w:rFonts w:ascii="Arial" w:hAnsi="Arial" w:cs="Arial"/>
              </w:rPr>
            </w:pPr>
          </w:p>
        </w:tc>
      </w:tr>
      <w:tr w:rsidR="008E1CF8" w:rsidRPr="00ED17A9" w14:paraId="6A6EE92C" w14:textId="77777777" w:rsidTr="002C414D">
        <w:trPr>
          <w:trHeight w:val="283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676ED" w14:textId="77777777" w:rsidR="008E1CF8" w:rsidRPr="00ED17A9" w:rsidRDefault="008E1CF8" w:rsidP="002C414D">
            <w:pPr>
              <w:keepNext/>
              <w:rPr>
                <w:rFonts w:ascii="Arial" w:hAnsi="Arial" w:cs="Arial"/>
                <w:b/>
                <w:bCs/>
              </w:rPr>
            </w:pPr>
            <w:r w:rsidRPr="00ED17A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ED17A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D56FC" w14:textId="77777777" w:rsidR="008E1CF8" w:rsidRPr="00ED17A9" w:rsidRDefault="008E1CF8" w:rsidP="002C414D">
            <w:pPr>
              <w:rPr>
                <w:rFonts w:ascii="Arial" w:hAnsi="Arial" w:cs="Arial"/>
              </w:rPr>
            </w:pPr>
            <w:r w:rsidRPr="00ED17A9">
              <w:rPr>
                <w:rFonts w:ascii="Arial" w:hAnsi="Arial" w:cs="Arial"/>
              </w:rPr>
              <w:t>UNEX</w:t>
            </w:r>
            <w:r w:rsidR="001F0A50">
              <w:rPr>
                <w:rFonts w:ascii="Arial" w:hAnsi="Arial" w:cs="Arial"/>
              </w:rPr>
              <w:t xml:space="preserve"> o similar</w:t>
            </w:r>
          </w:p>
        </w:tc>
      </w:tr>
    </w:tbl>
    <w:p w14:paraId="3BF41ED7" w14:textId="77777777" w:rsidR="008E1CF8" w:rsidRPr="00467B50" w:rsidRDefault="008E1CF8" w:rsidP="008E1CF8">
      <w:pPr>
        <w:jc w:val="both"/>
        <w:rPr>
          <w:highlight w:val="yellow"/>
        </w:rPr>
      </w:pPr>
    </w:p>
    <w:p w14:paraId="1F50007D" w14:textId="77777777" w:rsidR="00816B30" w:rsidRPr="003B777C" w:rsidRDefault="00816B30" w:rsidP="00816B30">
      <w:pPr>
        <w:jc w:val="both"/>
        <w:rPr>
          <w:rFonts w:ascii="Arial" w:hAnsi="Arial" w:cs="Arial"/>
        </w:rPr>
      </w:pPr>
    </w:p>
    <w:p w14:paraId="5B2F81D7" w14:textId="77777777" w:rsidR="00816B30" w:rsidRDefault="00816B30" w:rsidP="00816B30">
      <w:pPr>
        <w:jc w:val="both"/>
        <w:rPr>
          <w:highlight w:val="yellow"/>
        </w:rPr>
        <w:sectPr w:rsidR="00816B30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p w14:paraId="48950B6B" w14:textId="77777777" w:rsidR="00DE3890" w:rsidRPr="008E1CF8" w:rsidRDefault="00DE3890" w:rsidP="00DE3890">
      <w:pPr>
        <w:jc w:val="both"/>
        <w:rPr>
          <w:sz w:val="2"/>
          <w:szCs w:val="2"/>
          <w:highlight w:val="yellow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3B777C" w14:paraId="78400155" w14:textId="77777777" w:rsidTr="00133023">
        <w:trPr>
          <w:trHeight w:val="284"/>
          <w:jc w:val="center"/>
        </w:trPr>
        <w:tc>
          <w:tcPr>
            <w:tcW w:w="9234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18E3DA7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3345D1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DE3890" w:rsidRPr="003B777C" w14:paraId="6A292409" w14:textId="77777777" w:rsidTr="00133023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4A80036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2C0E707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40FE337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right w:val="nil"/>
            </w:tcBorders>
          </w:tcPr>
          <w:p w14:paraId="730A389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03/12/2003</w:t>
            </w:r>
          </w:p>
        </w:tc>
      </w:tr>
      <w:tr w:rsidR="00DE3890" w:rsidRPr="003B777C" w14:paraId="0E71206E" w14:textId="77777777" w:rsidTr="00133023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475855C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22E0357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0"/>
              <w:rPr>
                <w:rFonts w:ascii="Arial" w:hAnsi="Arial" w:cs="Arial"/>
              </w:rPr>
            </w:pPr>
            <w:bookmarkStart w:id="58" w:name="_Toc261341128"/>
            <w:bookmarkStart w:id="59" w:name="_Toc261341715"/>
            <w:bookmarkStart w:id="60" w:name="_Toc162261973"/>
            <w:r w:rsidRPr="003345D1">
              <w:rPr>
                <w:rFonts w:ascii="Arial" w:hAnsi="Arial" w:cs="Arial"/>
              </w:rPr>
              <w:t>CABLES APANTALLATS LLIURE HALÒGENS. RZ1C4Z1-K/RC4Z1-K</w:t>
            </w:r>
            <w:bookmarkEnd w:id="58"/>
            <w:bookmarkEnd w:id="59"/>
            <w:bookmarkEnd w:id="60"/>
          </w:p>
        </w:tc>
      </w:tr>
      <w:tr w:rsidR="00DE3890" w:rsidRPr="003B777C" w14:paraId="1DA19397" w14:textId="77777777" w:rsidTr="00133023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24F5E6E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08A784E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61" w:name="_Toc261341129"/>
            <w:bookmarkStart w:id="62" w:name="_Toc261341716"/>
            <w:bookmarkStart w:id="63" w:name="_Toc162261974"/>
            <w:r w:rsidRPr="003345D1">
              <w:rPr>
                <w:rFonts w:ascii="Arial" w:hAnsi="Arial" w:cs="Arial"/>
              </w:rPr>
              <w:t>GENERAL CABLE // PRYSMIAN // DRAKA</w:t>
            </w:r>
            <w:bookmarkEnd w:id="61"/>
            <w:bookmarkEnd w:id="62"/>
            <w:bookmarkEnd w:id="63"/>
          </w:p>
        </w:tc>
      </w:tr>
      <w:tr w:rsidR="00DE3890" w:rsidRPr="003B777C" w14:paraId="0C6B0D69" w14:textId="77777777" w:rsidTr="00133023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5AA7D84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74200BA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Maniobra i control d’equips Baixa Tensió, apantallat i lliure d’halògens</w:t>
            </w:r>
          </w:p>
        </w:tc>
      </w:tr>
    </w:tbl>
    <w:p w14:paraId="01EE3A9B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2B4B0E66" w14:textId="77777777" w:rsidR="00DE3890" w:rsidRPr="00133023" w:rsidRDefault="00813B2D" w:rsidP="00133023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4EE89ACE">
          <v:line id="_x0000_s2107" style="position:absolute;left:0;text-align:left;z-index:251656192" from=".75pt,17.5pt" to="482.65pt,17.5pt" strokeweight=".5pt"/>
        </w:pict>
      </w:r>
      <w:r w:rsidR="00DE3890" w:rsidRPr="00133023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746"/>
        <w:gridCol w:w="6893"/>
      </w:tblGrid>
      <w:tr w:rsidR="00DE3890" w:rsidRPr="003B777C" w14:paraId="0BB7D271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79741A7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7628865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Flexible</w:t>
            </w:r>
            <w:r w:rsidRPr="003345D1">
              <w:rPr>
                <w:rFonts w:ascii="Arial" w:hAnsi="Arial" w:cs="Arial"/>
                <w:color w:val="000000"/>
              </w:rPr>
              <w:t xml:space="preserve"> multipolar apantallat</w:t>
            </w:r>
          </w:p>
        </w:tc>
      </w:tr>
      <w:tr w:rsidR="00DE3890" w:rsidRPr="003B777C" w14:paraId="0AA9B15F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2610EA2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Designació UNE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71F2CCD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RZ1C4Z1-K/RC4Z1-K UNE 21123-4</w:t>
            </w:r>
          </w:p>
        </w:tc>
      </w:tr>
      <w:tr w:rsidR="00DE3890" w:rsidRPr="003B777C" w14:paraId="74FA1EDE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2B064BD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Secció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2B97ADF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Segons projecte</w:t>
            </w:r>
          </w:p>
        </w:tc>
      </w:tr>
      <w:tr w:rsidR="00DE3890" w:rsidRPr="003B777C" w14:paraId="76FFB671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3A7F1CB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Conductor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397C777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Cordes de coure recuit, classe 5 </w:t>
            </w:r>
            <w:r w:rsidRPr="003345D1">
              <w:rPr>
                <w:rFonts w:ascii="HelveticaNeue-Condensed" w:eastAsia="Calibri" w:hAnsi="HelveticaNeue-Condensed" w:cs="HelveticaNeue-Condensed"/>
                <w:snapToGrid/>
                <w:color w:val="231F20"/>
                <w:sz w:val="19"/>
                <w:szCs w:val="19"/>
                <w:lang w:eastAsia="en-US"/>
              </w:rPr>
              <w:t>UNE EN 60228</w:t>
            </w:r>
          </w:p>
        </w:tc>
      </w:tr>
      <w:tr w:rsidR="00DE3890" w:rsidRPr="003B777C" w14:paraId="7C7FE21D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4B06FF5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Tensió d’aïllament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667DA06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300/500 V</w:t>
            </w:r>
          </w:p>
        </w:tc>
      </w:tr>
      <w:tr w:rsidR="00DE3890" w:rsidRPr="003B777C" w14:paraId="6A4A1484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51126A0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Característiques del cable al foc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4A7B1D6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No propagació de la flama: UNE EN 60332-1-2 ; IEC 60332-1-2; </w:t>
            </w:r>
          </w:p>
          <w:p w14:paraId="702410D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NFC 32070-C2.</w:t>
            </w:r>
          </w:p>
          <w:p w14:paraId="32A633A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Lliure d’halògens: UNE EN 50267-2-1 ; IEC 60754-1 ; BS 6425-1</w:t>
            </w:r>
          </w:p>
          <w:p w14:paraId="2D18BF79" w14:textId="77777777" w:rsidR="00DE3890" w:rsidRPr="003345D1" w:rsidRDefault="00DE3890" w:rsidP="00E40C17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No propagació de l’incendi: UNE EN 50266-2-4; IEC 60332-3; </w:t>
            </w:r>
          </w:p>
          <w:p w14:paraId="29766012" w14:textId="77777777" w:rsidR="00DE3890" w:rsidRPr="003345D1" w:rsidRDefault="00DE3890" w:rsidP="00E40C17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NFC 32070-C1</w:t>
            </w:r>
          </w:p>
          <w:p w14:paraId="3D506795" w14:textId="77777777" w:rsidR="00DE3890" w:rsidRPr="003345D1" w:rsidRDefault="00DE3890" w:rsidP="00E40C17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Reduïda emissió gasos tòxics: NES 713 ; NFC 20454 ; It ≤ 1,5.</w:t>
            </w:r>
          </w:p>
          <w:p w14:paraId="50A29F30" w14:textId="77777777" w:rsidR="00DE3890" w:rsidRPr="003345D1" w:rsidRDefault="00DE3890" w:rsidP="00E40C17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Baixa emissió fums opacs: UNE EN 61034-2 ; IEC 61034-2.</w:t>
            </w:r>
          </w:p>
          <w:p w14:paraId="09C1C90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Molt baixa emissió gasos corrosius: UNE EN 50267-2-3 ; IEC 60754-2 ; NFC 20453 ; BS 6425-2 ; pH ≥ 4,3 ; C ≤ 10 μS/mm </w:t>
            </w:r>
          </w:p>
        </w:tc>
      </w:tr>
      <w:tr w:rsidR="00DE3890" w:rsidRPr="003B777C" w14:paraId="55F163D5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3701F94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61C4CCC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Polietilè reticular</w:t>
            </w:r>
          </w:p>
        </w:tc>
      </w:tr>
      <w:tr w:rsidR="00DE3890" w:rsidRPr="003B777C" w14:paraId="71B4B99C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288FC54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de coberta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2E90525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Poliolefina termoplàstica ignífuga, lliure de halògens</w:t>
            </w:r>
          </w:p>
        </w:tc>
      </w:tr>
      <w:tr w:rsidR="00DE3890" w:rsidRPr="003B777C" w14:paraId="570ED466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3D41913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Pantalla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176D4C2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Trena de fils de coure</w:t>
            </w:r>
          </w:p>
        </w:tc>
      </w:tr>
      <w:tr w:rsidR="00DE3890" w:rsidRPr="003B777C" w14:paraId="7940D8B2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6EF7264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 de servei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1A84F1E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90°C</w:t>
            </w:r>
          </w:p>
        </w:tc>
      </w:tr>
      <w:tr w:rsidR="00DE3890" w:rsidRPr="003B777C" w14:paraId="70CD6BE7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47C6243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Temperatura màxima de curt circuit 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17674BA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250°C</w:t>
            </w:r>
          </w:p>
        </w:tc>
      </w:tr>
      <w:tr w:rsidR="00DE3890" w:rsidRPr="003B777C" w14:paraId="416F52FB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13B165E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Resistència a l’esquerdament 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179EC81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Termoestable</w:t>
            </w:r>
          </w:p>
        </w:tc>
      </w:tr>
      <w:tr w:rsidR="00DE3890" w:rsidRPr="003B777C" w14:paraId="356D6114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66CF303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Resistència baixes temperatures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357A71D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Termoestable</w:t>
            </w:r>
          </w:p>
        </w:tc>
      </w:tr>
      <w:tr w:rsidR="00CC37FC" w:rsidRPr="003B777C" w14:paraId="1D950485" w14:textId="77777777" w:rsidTr="00133023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4032034C" w14:textId="77777777" w:rsidR="00CC37FC" w:rsidRPr="003345D1" w:rsidRDefault="00CC37FC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59B55BF1" w14:textId="77777777" w:rsidR="00CC37FC" w:rsidRPr="003345D1" w:rsidRDefault="00CC37FC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CC37FC" w:rsidRPr="003B777C" w14:paraId="790CA67B" w14:textId="77777777" w:rsidTr="00133023">
        <w:trPr>
          <w:trHeight w:val="283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B1F3B" w14:textId="77777777" w:rsidR="00CC37FC" w:rsidRPr="003345D1" w:rsidRDefault="00CC37FC" w:rsidP="00133023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FB71E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A0E20" w14:textId="77777777" w:rsidR="00CC37FC" w:rsidRPr="003345D1" w:rsidRDefault="00CC37FC" w:rsidP="00133023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GENERAL CABLE, PRYSMIAN, DRAKA o similar</w:t>
            </w:r>
          </w:p>
        </w:tc>
      </w:tr>
    </w:tbl>
    <w:p w14:paraId="755BBA1C" w14:textId="77777777" w:rsidR="00FF041B" w:rsidRPr="003B777C" w:rsidRDefault="00FF041B" w:rsidP="00FF041B">
      <w:pPr>
        <w:jc w:val="both"/>
        <w:rPr>
          <w:rFonts w:ascii="Arial" w:hAnsi="Arial" w:cs="Arial"/>
        </w:rPr>
      </w:pPr>
    </w:p>
    <w:p w14:paraId="5AFFC712" w14:textId="77777777" w:rsidR="00DE3890" w:rsidRDefault="00DE3890" w:rsidP="00DE3890">
      <w:pPr>
        <w:jc w:val="both"/>
        <w:rPr>
          <w:highlight w:val="yellow"/>
        </w:rPr>
      </w:pPr>
    </w:p>
    <w:p w14:paraId="2184E3F8" w14:textId="77777777" w:rsidR="00CC37FC" w:rsidRDefault="00CC37FC" w:rsidP="00DE3890">
      <w:pPr>
        <w:jc w:val="both"/>
        <w:rPr>
          <w:highlight w:val="yellow"/>
        </w:rPr>
        <w:sectPr w:rsidR="00CC37F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DE3890" w:rsidRPr="003B777C" w14:paraId="2EB8C2AB" w14:textId="77777777" w:rsidTr="00133023">
        <w:trPr>
          <w:trHeight w:val="284"/>
          <w:jc w:val="center"/>
        </w:trPr>
        <w:tc>
          <w:tcPr>
            <w:tcW w:w="9276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022A603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3345D1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3B777C" w14:paraId="0A57FCBA" w14:textId="77777777" w:rsidTr="00133023">
        <w:trPr>
          <w:trHeight w:val="227"/>
          <w:jc w:val="center"/>
        </w:trPr>
        <w:tc>
          <w:tcPr>
            <w:tcW w:w="1748" w:type="dxa"/>
            <w:tcBorders>
              <w:left w:val="nil"/>
            </w:tcBorders>
            <w:shd w:val="clear" w:color="auto" w:fill="E6E6E6"/>
          </w:tcPr>
          <w:p w14:paraId="0110DA9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7E9D98E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7EFEF66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  <w:tcBorders>
              <w:right w:val="nil"/>
            </w:tcBorders>
          </w:tcPr>
          <w:p w14:paraId="163F02B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03/12/2003</w:t>
            </w:r>
          </w:p>
        </w:tc>
      </w:tr>
      <w:tr w:rsidR="00DE3890" w:rsidRPr="003B777C" w14:paraId="476C438B" w14:textId="77777777" w:rsidTr="00133023">
        <w:trPr>
          <w:trHeight w:val="227"/>
          <w:jc w:val="center"/>
        </w:trPr>
        <w:tc>
          <w:tcPr>
            <w:tcW w:w="1748" w:type="dxa"/>
            <w:tcBorders>
              <w:left w:val="nil"/>
            </w:tcBorders>
            <w:shd w:val="clear" w:color="auto" w:fill="E6E6E6"/>
          </w:tcPr>
          <w:p w14:paraId="6C8721A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  <w:tcBorders>
              <w:right w:val="nil"/>
            </w:tcBorders>
          </w:tcPr>
          <w:p w14:paraId="17237C8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0"/>
              <w:rPr>
                <w:rFonts w:ascii="Arial" w:hAnsi="Arial" w:cs="Arial"/>
              </w:rPr>
            </w:pPr>
            <w:bookmarkStart w:id="64" w:name="_Toc261341130"/>
            <w:bookmarkStart w:id="65" w:name="_Toc261341717"/>
            <w:bookmarkStart w:id="66" w:name="_Toc162261975"/>
            <w:r w:rsidRPr="003345D1">
              <w:rPr>
                <w:rFonts w:ascii="Arial" w:hAnsi="Arial" w:cs="Arial"/>
              </w:rPr>
              <w:t>CABLES APANTALLATS. VC4V-K</w:t>
            </w:r>
            <w:bookmarkEnd w:id="64"/>
            <w:bookmarkEnd w:id="65"/>
            <w:bookmarkEnd w:id="66"/>
          </w:p>
        </w:tc>
      </w:tr>
      <w:tr w:rsidR="00DE3890" w:rsidRPr="003B777C" w14:paraId="20AFF90B" w14:textId="77777777" w:rsidTr="00133023">
        <w:trPr>
          <w:trHeight w:val="227"/>
          <w:jc w:val="center"/>
        </w:trPr>
        <w:tc>
          <w:tcPr>
            <w:tcW w:w="1748" w:type="dxa"/>
            <w:tcBorders>
              <w:left w:val="nil"/>
            </w:tcBorders>
            <w:shd w:val="clear" w:color="auto" w:fill="E6E6E6"/>
          </w:tcPr>
          <w:p w14:paraId="1F680DC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  <w:tcBorders>
              <w:right w:val="nil"/>
            </w:tcBorders>
          </w:tcPr>
          <w:p w14:paraId="75E6574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67" w:name="_Toc261341131"/>
            <w:bookmarkStart w:id="68" w:name="_Toc261341718"/>
            <w:bookmarkStart w:id="69" w:name="_Toc162261976"/>
            <w:r w:rsidRPr="003345D1">
              <w:rPr>
                <w:rFonts w:ascii="Arial" w:hAnsi="Arial" w:cs="Arial"/>
              </w:rPr>
              <w:t>GENERAL CABLE // PRYSMIAN // DRAKA</w:t>
            </w:r>
            <w:bookmarkEnd w:id="67"/>
            <w:bookmarkEnd w:id="68"/>
            <w:bookmarkEnd w:id="69"/>
          </w:p>
        </w:tc>
      </w:tr>
      <w:tr w:rsidR="00DE3890" w:rsidRPr="003B777C" w14:paraId="1CB869D5" w14:textId="77777777" w:rsidTr="00133023">
        <w:trPr>
          <w:trHeight w:val="227"/>
          <w:jc w:val="center"/>
        </w:trPr>
        <w:tc>
          <w:tcPr>
            <w:tcW w:w="1748" w:type="dxa"/>
            <w:tcBorders>
              <w:left w:val="nil"/>
            </w:tcBorders>
            <w:shd w:val="clear" w:color="auto" w:fill="E6E6E6"/>
          </w:tcPr>
          <w:p w14:paraId="19F1ED5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  <w:tcBorders>
              <w:right w:val="nil"/>
            </w:tcBorders>
          </w:tcPr>
          <w:p w14:paraId="712B145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Maniobra i control d’equips Baixa Tensió, apantallat</w:t>
            </w:r>
          </w:p>
        </w:tc>
      </w:tr>
    </w:tbl>
    <w:p w14:paraId="69C0DF93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274E0A62" w14:textId="77777777" w:rsidR="00DE3890" w:rsidRPr="00133023" w:rsidRDefault="00813B2D" w:rsidP="00133023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4C87BB15">
          <v:line id="_x0000_s2108" style="position:absolute;left:0;text-align:left;z-index:251657216" from=".75pt,17.5pt" to="482.65pt,17.5pt" strokeweight=".5pt"/>
        </w:pict>
      </w:r>
      <w:r w:rsidR="00DE3890" w:rsidRPr="00133023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748"/>
        <w:gridCol w:w="6891"/>
      </w:tblGrid>
      <w:tr w:rsidR="00DE3890" w:rsidRPr="003B777C" w14:paraId="0AD8982C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7F10E5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75C111E6" w14:textId="77777777" w:rsidR="00DE3890" w:rsidRPr="00CF0274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CF0274">
              <w:rPr>
                <w:rFonts w:ascii="Arial" w:hAnsi="Arial" w:cs="Arial"/>
              </w:rPr>
              <w:t>Flexible</w:t>
            </w:r>
            <w:r w:rsidRPr="00CF0274">
              <w:rPr>
                <w:rFonts w:ascii="Arial" w:hAnsi="Arial" w:cs="Arial"/>
                <w:color w:val="000000"/>
              </w:rPr>
              <w:t xml:space="preserve"> multipolar apantallat</w:t>
            </w:r>
          </w:p>
        </w:tc>
      </w:tr>
      <w:tr w:rsidR="00DE3890" w:rsidRPr="003B777C" w14:paraId="7537CB36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32528DF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Designació UNE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241C856F" w14:textId="77777777" w:rsidR="00DE3890" w:rsidRPr="00CF0274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CF0274">
              <w:rPr>
                <w:rFonts w:ascii="Arial" w:hAnsi="Arial" w:cs="Arial"/>
              </w:rPr>
              <w:t>VC4V-K UNE 21031-13</w:t>
            </w:r>
          </w:p>
        </w:tc>
      </w:tr>
      <w:tr w:rsidR="00DE3890" w:rsidRPr="003B777C" w14:paraId="746AE838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87BD94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Secció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424BE3B1" w14:textId="77777777" w:rsidR="00DE3890" w:rsidRPr="00CF0274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CF0274">
              <w:rPr>
                <w:rFonts w:ascii="Arial" w:hAnsi="Arial" w:cs="Arial"/>
              </w:rPr>
              <w:t>Segons projecte</w:t>
            </w:r>
          </w:p>
        </w:tc>
      </w:tr>
      <w:tr w:rsidR="00DE3890" w:rsidRPr="003B777C" w14:paraId="0700BD47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445BB44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Conductor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0D1F5B5D" w14:textId="77777777" w:rsidR="00DE3890" w:rsidRPr="00CF0274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CF0274">
              <w:rPr>
                <w:rFonts w:ascii="Arial" w:hAnsi="Arial" w:cs="Arial"/>
              </w:rPr>
              <w:t xml:space="preserve">Cordes de coure recuit, classe 5 </w:t>
            </w:r>
            <w:r w:rsidRPr="00CF0274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EN 60228</w:t>
            </w:r>
          </w:p>
        </w:tc>
      </w:tr>
      <w:tr w:rsidR="00DE3890" w:rsidRPr="003B777C" w14:paraId="7A801CB6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426A130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Tensió d’aïllament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7A67C867" w14:textId="77777777" w:rsidR="00DE3890" w:rsidRPr="00CF0274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CF0274">
              <w:rPr>
                <w:rFonts w:ascii="Arial" w:hAnsi="Arial" w:cs="Arial"/>
              </w:rPr>
              <w:t>300/500 V</w:t>
            </w:r>
          </w:p>
        </w:tc>
      </w:tr>
      <w:tr w:rsidR="00DE3890" w:rsidRPr="003B777C" w14:paraId="2FABAB8E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1FDA77B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Característiques del cable al foc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1B2F7C3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No propagació de la flama: UNE EN 60332-1-2; IEC 60332-1-2; </w:t>
            </w:r>
          </w:p>
          <w:p w14:paraId="07BD814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NFC 32070-C2</w:t>
            </w:r>
          </w:p>
          <w:p w14:paraId="0C147FB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Emissió reduïda halògens: UNE EN 50267-2-1; IEC 60754-1 </w:t>
            </w:r>
          </w:p>
          <w:p w14:paraId="0973846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(emissió CLH &lt; 20%) </w:t>
            </w:r>
          </w:p>
        </w:tc>
      </w:tr>
      <w:tr w:rsidR="00DE3890" w:rsidRPr="003B777C" w14:paraId="1894285D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7E1204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42A03EC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Policlorur de vinil PVC</w:t>
            </w:r>
          </w:p>
        </w:tc>
      </w:tr>
      <w:tr w:rsidR="00DE3890" w:rsidRPr="003B777C" w14:paraId="17EC870E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06DD3EB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de coberta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70BCD96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Policlorur de vinil PVC</w:t>
            </w:r>
          </w:p>
        </w:tc>
      </w:tr>
      <w:tr w:rsidR="00DE3890" w:rsidRPr="003B777C" w14:paraId="048E939A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805E0B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Pantalla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448A313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Trena de fils de coure</w:t>
            </w:r>
          </w:p>
        </w:tc>
      </w:tr>
      <w:tr w:rsidR="00DE3890" w:rsidRPr="003B777C" w14:paraId="09AE27FB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CC12A2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 de servei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497ADE4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70°C</w:t>
            </w:r>
          </w:p>
        </w:tc>
      </w:tr>
      <w:tr w:rsidR="00DE3890" w:rsidRPr="003B777C" w14:paraId="483AA999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940880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Temperatura màxima de curt circuit 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3BAF1EB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160°C</w:t>
            </w:r>
          </w:p>
        </w:tc>
      </w:tr>
      <w:tr w:rsidR="00DE3890" w:rsidRPr="003B777C" w14:paraId="1BF1FC3B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0D893F3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Resistència a l’esquerdament 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654B7C7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Termoplàstic</w:t>
            </w:r>
          </w:p>
        </w:tc>
      </w:tr>
      <w:tr w:rsidR="00DE3890" w:rsidRPr="003B777C" w14:paraId="3BA4FE82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2D661C9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Resistència baixes temperatures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4164307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Termoplàstic</w:t>
            </w:r>
          </w:p>
        </w:tc>
      </w:tr>
      <w:tr w:rsidR="00DE3890" w:rsidRPr="003B777C" w14:paraId="176C239B" w14:textId="77777777" w:rsidTr="00133023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43C4859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6544B1F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FF041B" w:rsidRPr="00FB71EE" w14:paraId="0828FD99" w14:textId="77777777" w:rsidTr="00133023">
        <w:tblPrEx>
          <w:tblCellMar>
            <w:bottom w:w="85" w:type="dxa"/>
          </w:tblCellMar>
        </w:tblPrEx>
        <w:trPr>
          <w:trHeight w:val="283"/>
          <w:jc w:val="center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EA0BD" w14:textId="77777777" w:rsidR="00FF041B" w:rsidRPr="00FB71EE" w:rsidRDefault="00FF041B" w:rsidP="00133023">
            <w:pPr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FB71E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94BAD" w14:textId="77777777" w:rsidR="00FF041B" w:rsidRPr="00FB71EE" w:rsidRDefault="00FF041B" w:rsidP="00133023">
            <w:pPr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GENERAL CABLE, PRYSMIAN, DRAKA o similar</w:t>
            </w:r>
          </w:p>
        </w:tc>
      </w:tr>
    </w:tbl>
    <w:p w14:paraId="27959094" w14:textId="77777777" w:rsidR="00FF041B" w:rsidRDefault="00FF041B" w:rsidP="00FF041B">
      <w:pPr>
        <w:jc w:val="both"/>
        <w:rPr>
          <w:rFonts w:ascii="Arial" w:hAnsi="Arial" w:cs="Arial"/>
        </w:rPr>
      </w:pPr>
    </w:p>
    <w:p w14:paraId="2FD847DF" w14:textId="77777777" w:rsidR="00DB4A3E" w:rsidRPr="003B777C" w:rsidRDefault="00DB4A3E" w:rsidP="00FF041B">
      <w:pPr>
        <w:jc w:val="both"/>
        <w:rPr>
          <w:rFonts w:ascii="Arial" w:hAnsi="Arial" w:cs="Arial"/>
        </w:rPr>
      </w:pPr>
    </w:p>
    <w:p w14:paraId="174A0224" w14:textId="77777777" w:rsidR="00CC37FC" w:rsidRDefault="00CC37FC" w:rsidP="00DE3890">
      <w:pPr>
        <w:jc w:val="both"/>
        <w:rPr>
          <w:highlight w:val="yellow"/>
        </w:rPr>
        <w:sectPr w:rsidR="00CC37F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DE3890" w:rsidRPr="003B777C" w14:paraId="0DFF3F0D" w14:textId="77777777" w:rsidTr="00AC3CAA">
        <w:trPr>
          <w:trHeight w:val="284"/>
          <w:jc w:val="center"/>
        </w:trPr>
        <w:tc>
          <w:tcPr>
            <w:tcW w:w="9276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0D40E78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3345D1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3B777C" w14:paraId="4CB3235C" w14:textId="77777777" w:rsidTr="00AC3CAA">
        <w:trPr>
          <w:trHeight w:val="227"/>
          <w:jc w:val="center"/>
        </w:trPr>
        <w:tc>
          <w:tcPr>
            <w:tcW w:w="1748" w:type="dxa"/>
            <w:tcBorders>
              <w:left w:val="nil"/>
            </w:tcBorders>
            <w:shd w:val="clear" w:color="auto" w:fill="E6E6E6"/>
          </w:tcPr>
          <w:p w14:paraId="142285C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0B72012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2FA2E5F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  <w:tcBorders>
              <w:right w:val="nil"/>
            </w:tcBorders>
          </w:tcPr>
          <w:p w14:paraId="175C584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05/12/2003</w:t>
            </w:r>
          </w:p>
        </w:tc>
      </w:tr>
      <w:tr w:rsidR="00DE3890" w:rsidRPr="003B777C" w14:paraId="70CB1920" w14:textId="77777777" w:rsidTr="00AC3CAA">
        <w:trPr>
          <w:trHeight w:val="227"/>
          <w:jc w:val="center"/>
        </w:trPr>
        <w:tc>
          <w:tcPr>
            <w:tcW w:w="1748" w:type="dxa"/>
            <w:tcBorders>
              <w:left w:val="nil"/>
            </w:tcBorders>
            <w:shd w:val="clear" w:color="auto" w:fill="E6E6E6"/>
          </w:tcPr>
          <w:p w14:paraId="0F60678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  <w:tcBorders>
              <w:right w:val="nil"/>
            </w:tcBorders>
          </w:tcPr>
          <w:p w14:paraId="0070572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0"/>
              <w:rPr>
                <w:rFonts w:ascii="Arial" w:hAnsi="Arial" w:cs="Arial"/>
              </w:rPr>
            </w:pPr>
            <w:bookmarkStart w:id="70" w:name="OLE_LINK3"/>
            <w:bookmarkStart w:id="71" w:name="OLE_LINK4"/>
            <w:bookmarkStart w:id="72" w:name="_Toc261341132"/>
            <w:bookmarkStart w:id="73" w:name="_Toc261341719"/>
            <w:bookmarkStart w:id="74" w:name="_Toc162261977"/>
            <w:r w:rsidRPr="003345D1">
              <w:rPr>
                <w:rFonts w:ascii="Arial" w:hAnsi="Arial" w:cs="Arial"/>
              </w:rPr>
              <w:t>CABLES BT LLIURE HALÒGENS. ES05Z1-K/ES07Z1-K</w:t>
            </w:r>
            <w:bookmarkEnd w:id="70"/>
            <w:bookmarkEnd w:id="71"/>
            <w:bookmarkEnd w:id="72"/>
            <w:bookmarkEnd w:id="73"/>
            <w:bookmarkEnd w:id="74"/>
          </w:p>
        </w:tc>
      </w:tr>
      <w:tr w:rsidR="00DE3890" w:rsidRPr="003B777C" w14:paraId="48D4876D" w14:textId="77777777" w:rsidTr="00AC3CAA">
        <w:trPr>
          <w:trHeight w:val="227"/>
          <w:jc w:val="center"/>
        </w:trPr>
        <w:tc>
          <w:tcPr>
            <w:tcW w:w="1748" w:type="dxa"/>
            <w:tcBorders>
              <w:left w:val="nil"/>
            </w:tcBorders>
            <w:shd w:val="clear" w:color="auto" w:fill="E6E6E6"/>
          </w:tcPr>
          <w:p w14:paraId="3A8FCAC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  <w:tcBorders>
              <w:right w:val="nil"/>
            </w:tcBorders>
          </w:tcPr>
          <w:p w14:paraId="3963E85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75" w:name="_Toc261341133"/>
            <w:bookmarkStart w:id="76" w:name="_Toc261341720"/>
            <w:bookmarkStart w:id="77" w:name="_Toc162261978"/>
            <w:r w:rsidRPr="003345D1">
              <w:rPr>
                <w:rFonts w:ascii="Arial" w:hAnsi="Arial" w:cs="Arial"/>
              </w:rPr>
              <w:t>GENERAL CABLE // PRYSMIAN // DRAKA</w:t>
            </w:r>
            <w:bookmarkEnd w:id="75"/>
            <w:bookmarkEnd w:id="76"/>
            <w:bookmarkEnd w:id="77"/>
          </w:p>
        </w:tc>
      </w:tr>
      <w:tr w:rsidR="00DE3890" w:rsidRPr="003B777C" w14:paraId="3FB458F9" w14:textId="77777777" w:rsidTr="00AC3CAA">
        <w:trPr>
          <w:trHeight w:val="227"/>
          <w:jc w:val="center"/>
        </w:trPr>
        <w:tc>
          <w:tcPr>
            <w:tcW w:w="1748" w:type="dxa"/>
            <w:tcBorders>
              <w:left w:val="nil"/>
            </w:tcBorders>
            <w:shd w:val="clear" w:color="auto" w:fill="E6E6E6"/>
          </w:tcPr>
          <w:p w14:paraId="1C5C412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  <w:tcBorders>
              <w:right w:val="nil"/>
            </w:tcBorders>
          </w:tcPr>
          <w:p w14:paraId="1A3D60B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Instal·lació elèctrica BT lliure halògens,  interior d’armari</w:t>
            </w:r>
          </w:p>
        </w:tc>
      </w:tr>
    </w:tbl>
    <w:p w14:paraId="04C6120A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3DAECB58" w14:textId="77777777" w:rsidR="00DE3890" w:rsidRPr="00AC3CAA" w:rsidRDefault="00813B2D" w:rsidP="00AC3CAA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0E210433">
          <v:line id="_x0000_s2109" style="position:absolute;left:0;text-align:left;z-index:251658240" from=".4pt,17.75pt" to="482.3pt,17.75pt" strokeweight=".5pt"/>
        </w:pict>
      </w:r>
      <w:r w:rsidR="00DE3890" w:rsidRPr="00AC3CAA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696"/>
        <w:gridCol w:w="6910"/>
        <w:gridCol w:w="33"/>
      </w:tblGrid>
      <w:tr w:rsidR="00DE3890" w:rsidRPr="003B777C" w14:paraId="2F0C53C0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75BBD44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41CB4B16" w14:textId="77777777" w:rsidR="00DE3890" w:rsidRPr="007851B9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7851B9">
              <w:rPr>
                <w:rFonts w:ascii="Arial" w:hAnsi="Arial" w:cs="Arial"/>
              </w:rPr>
              <w:t>Flexible</w:t>
            </w:r>
          </w:p>
        </w:tc>
      </w:tr>
      <w:tr w:rsidR="00DE3890" w:rsidRPr="003B777C" w14:paraId="17C92D88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06F5AE8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Designació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1A35AA0B" w14:textId="77777777" w:rsidR="00DE3890" w:rsidRPr="007851B9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7851B9">
              <w:rPr>
                <w:rFonts w:ascii="Arial" w:hAnsi="Arial" w:cs="Arial"/>
              </w:rPr>
              <w:t xml:space="preserve">ES05Z1-K/ES07Z1-K. </w:t>
            </w:r>
            <w:r w:rsidRPr="007851B9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211002</w:t>
            </w:r>
          </w:p>
        </w:tc>
      </w:tr>
      <w:tr w:rsidR="00DE3890" w:rsidRPr="003B777C" w14:paraId="5623CDD4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1BE4837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Seccions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28942388" w14:textId="77777777" w:rsidR="00DE3890" w:rsidRPr="007851B9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7851B9">
              <w:rPr>
                <w:rFonts w:ascii="Arial" w:hAnsi="Arial" w:cs="Arial"/>
              </w:rPr>
              <w:t>Segons potències</w:t>
            </w:r>
          </w:p>
        </w:tc>
      </w:tr>
      <w:tr w:rsidR="00DE3890" w:rsidRPr="003B777C" w14:paraId="242B8FCD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369C2B6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Tensió nominal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203A3C7B" w14:textId="77777777" w:rsidR="00DE3890" w:rsidRPr="007851B9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eastAsia="Calibri" w:hAnsi="Arial" w:cs="Arial"/>
                <w:snapToGrid/>
                <w:color w:val="231F20"/>
                <w:lang w:eastAsia="en-US"/>
              </w:rPr>
            </w:pPr>
            <w:r w:rsidRPr="007851B9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300/500 V (</w:t>
            </w:r>
            <w:r w:rsidRPr="007851B9">
              <w:rPr>
                <w:rFonts w:ascii="Arial" w:hAnsi="Arial" w:cs="Arial"/>
              </w:rPr>
              <w:t>ES05Z1-K</w:t>
            </w:r>
            <w:r w:rsidRPr="007851B9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) fins 1 mm</w:t>
            </w:r>
            <w:r w:rsidR="007851B9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²</w:t>
            </w:r>
          </w:p>
          <w:p w14:paraId="752EEC49" w14:textId="77777777" w:rsidR="00DE3890" w:rsidRPr="007851B9" w:rsidRDefault="00DE3890" w:rsidP="007851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7851B9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450/750 V (</w:t>
            </w:r>
            <w:r w:rsidRPr="007851B9">
              <w:rPr>
                <w:rFonts w:ascii="Arial" w:hAnsi="Arial" w:cs="Arial"/>
              </w:rPr>
              <w:t>ES07Z1-K</w:t>
            </w:r>
            <w:r w:rsidRPr="007851B9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) des d’ 1,5 mm</w:t>
            </w:r>
            <w:r w:rsidR="007851B9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²</w:t>
            </w:r>
            <w:r w:rsidRPr="007851B9">
              <w:rPr>
                <w:rFonts w:ascii="Arial" w:hAnsi="Arial" w:cs="Arial"/>
              </w:rPr>
              <w:t xml:space="preserve"> </w:t>
            </w:r>
          </w:p>
        </w:tc>
      </w:tr>
      <w:tr w:rsidR="00DE3890" w:rsidRPr="003B777C" w14:paraId="27A89ED7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363878E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Conductors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2F81F534" w14:textId="77777777" w:rsidR="00DE3890" w:rsidRPr="007851B9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7851B9">
              <w:rPr>
                <w:rFonts w:ascii="Arial" w:hAnsi="Arial" w:cs="Arial"/>
              </w:rPr>
              <w:t xml:space="preserve">Cordes de coure recuit, classe 5 </w:t>
            </w:r>
            <w:r w:rsidRPr="007851B9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EN 60228</w:t>
            </w:r>
          </w:p>
        </w:tc>
      </w:tr>
      <w:tr w:rsidR="00DE3890" w:rsidRPr="003B777C" w14:paraId="2C9131A2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0AE2548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Característiques del cable al foc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27D0ADC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No propagació de la flama: UNE EN 60332-1-2 ; IEC 60332-1-2; NFC 32070-C2.</w:t>
            </w:r>
          </w:p>
          <w:p w14:paraId="0BA6BD9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Lliure d’halògens: UNE EN 50267-2-1 ; IEC 60754-1 ; BS 6425-1</w:t>
            </w:r>
          </w:p>
          <w:p w14:paraId="16C4736C" w14:textId="77777777" w:rsidR="00DE3890" w:rsidRPr="003345D1" w:rsidRDefault="00DE3890" w:rsidP="00E40C17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No propagació de l’incendi: UNE EN 50266-2-4; IEC 60332-3; NFC 32070-C1</w:t>
            </w:r>
          </w:p>
          <w:p w14:paraId="098CABBD" w14:textId="77777777" w:rsidR="00DE3890" w:rsidRPr="003345D1" w:rsidRDefault="00DE3890" w:rsidP="00E40C17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Reduïda emissió gasos tòxics: NES 713 ; NFC 20454 ; It ≤ 1,5.</w:t>
            </w:r>
          </w:p>
          <w:p w14:paraId="74A5194B" w14:textId="77777777" w:rsidR="00DE3890" w:rsidRPr="003345D1" w:rsidRDefault="00DE3890" w:rsidP="00E40C17">
            <w:pPr>
              <w:widowControl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Baixa emissió fums opacs: UNE EN 61034-2 ; IEC 61034-2.</w:t>
            </w:r>
          </w:p>
          <w:p w14:paraId="7CC855D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Molt baixa emissió gasos corrosius: UNE EN 50267-2-3 ; IEC 60754-2 ; NFC 20453 ; BS 6425-2 ; pH ≥ 4,3 ; C ≤ 10 μS/mm.</w:t>
            </w:r>
          </w:p>
        </w:tc>
      </w:tr>
      <w:tr w:rsidR="00DE3890" w:rsidRPr="003B777C" w14:paraId="01782916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5929CD5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Formació del conductor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33B6A8D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Segons UNE-21022</w:t>
            </w:r>
          </w:p>
        </w:tc>
      </w:tr>
      <w:tr w:rsidR="00DE3890" w:rsidRPr="003B777C" w14:paraId="067821E7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79CCD07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416623C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Poliolefina termoplàstica ignífuga, lliure de halògens</w:t>
            </w:r>
          </w:p>
        </w:tc>
      </w:tr>
      <w:tr w:rsidR="00DE3890" w:rsidRPr="003B777C" w14:paraId="018CD4EC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49B957C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</w:t>
            </w:r>
          </w:p>
          <w:p w14:paraId="66689A3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 servei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55F05F8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70°C</w:t>
            </w:r>
          </w:p>
        </w:tc>
      </w:tr>
      <w:tr w:rsidR="00DE3890" w:rsidRPr="003B777C" w14:paraId="1D357244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12D11B4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</w:t>
            </w:r>
          </w:p>
          <w:p w14:paraId="7B105FD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de curt circuit 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3E389EE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160°C</w:t>
            </w:r>
          </w:p>
        </w:tc>
      </w:tr>
      <w:tr w:rsidR="00DE3890" w:rsidRPr="003B777C" w14:paraId="1D301246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266D6CD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Resistència a l’esquerdament 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4EF4B77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Termoplàstic</w:t>
            </w:r>
          </w:p>
        </w:tc>
      </w:tr>
      <w:tr w:rsidR="00DE3890" w:rsidRPr="003B777C" w14:paraId="329C0253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5839D56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Resistència baixes temperatures</w:t>
            </w: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3DBDBA2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Termoplàstic</w:t>
            </w:r>
          </w:p>
        </w:tc>
      </w:tr>
      <w:tr w:rsidR="00621D2D" w:rsidRPr="003B777C" w14:paraId="7F28E2AA" w14:textId="77777777" w:rsidTr="00AC3CAA">
        <w:trPr>
          <w:gridAfter w:val="1"/>
          <w:wAfter w:w="33" w:type="dxa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261209EA" w14:textId="77777777" w:rsidR="00621D2D" w:rsidRPr="003345D1" w:rsidRDefault="00621D2D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nil"/>
              <w:right w:val="nil"/>
            </w:tcBorders>
          </w:tcPr>
          <w:p w14:paraId="1D130EBB" w14:textId="77777777" w:rsidR="00621D2D" w:rsidRPr="003345D1" w:rsidRDefault="00621D2D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621D2D" w:rsidRPr="00FB71EE" w14:paraId="632DB4A1" w14:textId="77777777" w:rsidTr="00AC3CAA">
        <w:tblPrEx>
          <w:tblCellMar>
            <w:bottom w:w="85" w:type="dxa"/>
          </w:tblCellMar>
        </w:tblPrEx>
        <w:trPr>
          <w:trHeight w:val="283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C7F94" w14:textId="77777777" w:rsidR="00621D2D" w:rsidRPr="00FB71EE" w:rsidRDefault="00621D2D" w:rsidP="00AC3CAA">
            <w:pPr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FB71E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7394A" w14:textId="77777777" w:rsidR="00621D2D" w:rsidRPr="00FB71EE" w:rsidRDefault="00621D2D" w:rsidP="00AC3CAA">
            <w:pPr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GENERAL CABLE, PRYSMIAN, DRAKA o similar</w:t>
            </w:r>
          </w:p>
        </w:tc>
      </w:tr>
    </w:tbl>
    <w:p w14:paraId="6B778224" w14:textId="77777777" w:rsidR="00DE3890" w:rsidRDefault="00DE3890" w:rsidP="00DE3890">
      <w:pPr>
        <w:jc w:val="both"/>
        <w:rPr>
          <w:highlight w:val="yellow"/>
        </w:rPr>
      </w:pPr>
    </w:p>
    <w:p w14:paraId="62C8905E" w14:textId="77777777" w:rsidR="00FF041B" w:rsidRPr="003B777C" w:rsidRDefault="00FF041B" w:rsidP="00FF041B">
      <w:pPr>
        <w:jc w:val="both"/>
        <w:rPr>
          <w:rFonts w:ascii="Arial" w:hAnsi="Arial" w:cs="Arial"/>
        </w:rPr>
      </w:pPr>
    </w:p>
    <w:p w14:paraId="43575890" w14:textId="77777777" w:rsidR="00CC37FC" w:rsidRDefault="00CC37FC" w:rsidP="00DE3890">
      <w:pPr>
        <w:jc w:val="both"/>
        <w:rPr>
          <w:highlight w:val="yellow"/>
        </w:rPr>
        <w:sectPr w:rsidR="00CC37F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DE3890" w:rsidRPr="003B777C" w14:paraId="188E3FA9" w14:textId="77777777" w:rsidTr="00AC3CAA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08ED742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3345D1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3B777C" w14:paraId="7C6D0EEF" w14:textId="77777777" w:rsidTr="00AC3C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242CE60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6982484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461BB78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305D0A9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05/12/2003</w:t>
            </w:r>
          </w:p>
        </w:tc>
      </w:tr>
      <w:tr w:rsidR="00DE3890" w:rsidRPr="003B777C" w14:paraId="602E9A91" w14:textId="77777777" w:rsidTr="00AC3C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7EE2E83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61F3C73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0"/>
              <w:rPr>
                <w:rFonts w:ascii="Arial" w:hAnsi="Arial" w:cs="Arial"/>
              </w:rPr>
            </w:pPr>
            <w:bookmarkStart w:id="78" w:name="_Toc261341134"/>
            <w:bookmarkStart w:id="79" w:name="_Toc261341721"/>
            <w:bookmarkStart w:id="80" w:name="_Toc162261979"/>
            <w:r w:rsidRPr="003345D1">
              <w:rPr>
                <w:rFonts w:ascii="Arial" w:hAnsi="Arial" w:cs="Arial"/>
              </w:rPr>
              <w:t>CABLES BT. H05V-K/H07V-K</w:t>
            </w:r>
            <w:bookmarkEnd w:id="78"/>
            <w:bookmarkEnd w:id="79"/>
            <w:bookmarkEnd w:id="80"/>
          </w:p>
        </w:tc>
      </w:tr>
      <w:tr w:rsidR="00DE3890" w:rsidRPr="003B777C" w14:paraId="552850A2" w14:textId="77777777" w:rsidTr="00AC3C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76EC83B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</w:tcPr>
          <w:p w14:paraId="6A86EC6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81" w:name="_Toc261341135"/>
            <w:bookmarkStart w:id="82" w:name="_Toc261341722"/>
            <w:bookmarkStart w:id="83" w:name="_Toc162261980"/>
            <w:r w:rsidRPr="003345D1">
              <w:rPr>
                <w:rFonts w:ascii="Arial" w:hAnsi="Arial" w:cs="Arial"/>
              </w:rPr>
              <w:t>GENERAL CABLE // PRYSMIAN // DRAKA</w:t>
            </w:r>
            <w:bookmarkEnd w:id="81"/>
            <w:bookmarkEnd w:id="82"/>
            <w:bookmarkEnd w:id="83"/>
          </w:p>
        </w:tc>
      </w:tr>
      <w:tr w:rsidR="00DE3890" w:rsidRPr="003B777C" w14:paraId="275A11E0" w14:textId="77777777" w:rsidTr="00AC3C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06AA448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4D1485B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Instal·lació elèctrica BT interior d’armari</w:t>
            </w:r>
          </w:p>
        </w:tc>
      </w:tr>
    </w:tbl>
    <w:p w14:paraId="456C7CCA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6DFC36FC" w14:textId="77777777" w:rsidR="00DE3890" w:rsidRPr="00AC3CAA" w:rsidRDefault="00813B2D" w:rsidP="00CF0274">
      <w:pPr>
        <w:widowControl/>
        <w:spacing w:line="48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23AADDC3">
          <v:line id="_x0000_s2110" style="position:absolute;left:0;text-align:left;z-index:251659264" from=".4pt,17.75pt" to="482.3pt,17.75pt" strokeweight=".5pt"/>
        </w:pict>
      </w:r>
      <w:r w:rsidR="00DE3890" w:rsidRPr="00AC3CAA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696"/>
        <w:gridCol w:w="6943"/>
      </w:tblGrid>
      <w:tr w:rsidR="00DE3890" w:rsidRPr="003B777C" w14:paraId="4FA9AB7E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7FD6471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5A718289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>Flexible</w:t>
            </w:r>
          </w:p>
        </w:tc>
      </w:tr>
      <w:tr w:rsidR="00DE3890" w:rsidRPr="003B777C" w14:paraId="32D590A2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3B24E5E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Designació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1195972F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 xml:space="preserve">H05V-K/H07V-K. </w:t>
            </w:r>
            <w:r w:rsidRPr="00A337DB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21031-3</w:t>
            </w:r>
          </w:p>
        </w:tc>
      </w:tr>
      <w:tr w:rsidR="00DE3890" w:rsidRPr="003B777C" w14:paraId="570D1B39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461A774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Seccions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005EFC99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>Segons potències</w:t>
            </w:r>
          </w:p>
        </w:tc>
      </w:tr>
      <w:tr w:rsidR="00DE3890" w:rsidRPr="003B777C" w14:paraId="1BDE5222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2CDA48E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Tensió nominal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4D2B9D0F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eastAsia="Calibri" w:hAnsi="Arial" w:cs="Arial"/>
                <w:snapToGrid/>
                <w:color w:val="231F20"/>
                <w:lang w:eastAsia="en-US"/>
              </w:rPr>
            </w:pPr>
            <w:r w:rsidRPr="00A337DB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300/500 V (H05V-K) fins 1 mm</w:t>
            </w:r>
            <w:r w:rsidR="00A337DB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²</w:t>
            </w:r>
          </w:p>
          <w:p w14:paraId="1D352BCE" w14:textId="77777777" w:rsidR="00DE3890" w:rsidRPr="00A337DB" w:rsidRDefault="00DE3890" w:rsidP="00A337DB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450/750 V (H07V-K) des d’ 1,5 mm</w:t>
            </w:r>
            <w:r w:rsidR="00A337DB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²</w:t>
            </w:r>
          </w:p>
        </w:tc>
      </w:tr>
      <w:tr w:rsidR="00DE3890" w:rsidRPr="003B777C" w14:paraId="018BEAFA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3B01A31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Conductors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48DA80CC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 xml:space="preserve">Cordes de coure recuit, classe 5 </w:t>
            </w:r>
            <w:r w:rsidRPr="00A337DB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EN 60228</w:t>
            </w:r>
          </w:p>
        </w:tc>
      </w:tr>
      <w:tr w:rsidR="00DE3890" w:rsidRPr="003B777C" w14:paraId="48802659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6FC23CA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Característiques del cable al foc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099CD51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No propagació de la flama: UNE EN 60332-1-2; IEC 60332-1-2; NFC 32070-C2</w:t>
            </w:r>
          </w:p>
          <w:p w14:paraId="60A7A83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Emissió reduïda halògens: UNE EN 50267-2-1; IEC 60754-1 (emissió CLH &lt; 20%).</w:t>
            </w:r>
          </w:p>
          <w:p w14:paraId="1AEE716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No propagació de l’incendi: UNE EN 50266-2-4; IEC 60332-3; NFC 32070-C1</w:t>
            </w:r>
          </w:p>
        </w:tc>
      </w:tr>
      <w:tr w:rsidR="00DE3890" w:rsidRPr="003B777C" w14:paraId="3B66C48B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774C003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Formació del conductor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39B04C2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Segons UNE-21022</w:t>
            </w:r>
          </w:p>
        </w:tc>
      </w:tr>
      <w:tr w:rsidR="00DE3890" w:rsidRPr="003B777C" w14:paraId="315BF27E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708EE7C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355FA57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Policlorur de vinil </w:t>
            </w:r>
          </w:p>
        </w:tc>
      </w:tr>
      <w:tr w:rsidR="00DE3890" w:rsidRPr="003B777C" w14:paraId="7FE6A549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2F7295F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</w:t>
            </w:r>
          </w:p>
          <w:p w14:paraId="59EF84B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 servei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54C40AF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70°C</w:t>
            </w:r>
          </w:p>
        </w:tc>
      </w:tr>
      <w:tr w:rsidR="00DE3890" w:rsidRPr="003B777C" w14:paraId="27B3DD24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4E5FDAC1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</w:t>
            </w:r>
          </w:p>
          <w:p w14:paraId="4E57F40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de curt circuit 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1F3AA40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160°C</w:t>
            </w:r>
          </w:p>
        </w:tc>
      </w:tr>
      <w:tr w:rsidR="00DE3890" w:rsidRPr="003B777C" w14:paraId="45F61AC3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3A3768D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Resistència a l’esquerdament 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7ABD29B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Termoplàstic</w:t>
            </w:r>
          </w:p>
        </w:tc>
      </w:tr>
      <w:tr w:rsidR="00DE3890" w:rsidRPr="003B777C" w14:paraId="1615BB2D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0D6D773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Resistència baixes temperatures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3B82702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Termoplàstic</w:t>
            </w:r>
          </w:p>
        </w:tc>
      </w:tr>
      <w:tr w:rsidR="00621D2D" w:rsidRPr="003B777C" w14:paraId="2D8C86EF" w14:textId="77777777" w:rsidTr="00AC3CAA">
        <w:trPr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14:paraId="5ABA5E80" w14:textId="77777777" w:rsidR="00621D2D" w:rsidRPr="003345D1" w:rsidRDefault="00621D2D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3AC83455" w14:textId="77777777" w:rsidR="00621D2D" w:rsidRPr="003345D1" w:rsidRDefault="00621D2D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621D2D" w:rsidRPr="003B777C" w14:paraId="590A723F" w14:textId="77777777" w:rsidTr="00AC3CAA">
        <w:trPr>
          <w:trHeight w:val="283"/>
          <w:jc w:val="center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14171" w14:textId="77777777" w:rsidR="00621D2D" w:rsidRPr="003345D1" w:rsidRDefault="00621D2D" w:rsidP="00AC3CAA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FB71E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82B86" w14:textId="77777777" w:rsidR="00621D2D" w:rsidRPr="003345D1" w:rsidRDefault="00621D2D" w:rsidP="00AC3CAA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GENERAL CABLE, PRYSMIAN, DRAKA o similar</w:t>
            </w:r>
          </w:p>
        </w:tc>
      </w:tr>
    </w:tbl>
    <w:p w14:paraId="00CDBF12" w14:textId="77777777" w:rsidR="00FF041B" w:rsidRDefault="00FF041B" w:rsidP="00FF041B">
      <w:pPr>
        <w:jc w:val="both"/>
        <w:rPr>
          <w:rFonts w:ascii="Arial" w:hAnsi="Arial" w:cs="Arial"/>
        </w:rPr>
      </w:pPr>
    </w:p>
    <w:p w14:paraId="7027C364" w14:textId="77777777" w:rsidR="00DB4A3E" w:rsidRPr="003B777C" w:rsidRDefault="00DB4A3E" w:rsidP="00FF041B">
      <w:pPr>
        <w:jc w:val="both"/>
        <w:rPr>
          <w:rFonts w:ascii="Arial" w:hAnsi="Arial" w:cs="Arial"/>
        </w:rPr>
      </w:pPr>
    </w:p>
    <w:p w14:paraId="407FD9D3" w14:textId="77777777" w:rsidR="00621D2D" w:rsidRDefault="00621D2D" w:rsidP="00DE3890">
      <w:pPr>
        <w:jc w:val="both"/>
        <w:rPr>
          <w:highlight w:val="yellow"/>
        </w:rPr>
        <w:sectPr w:rsidR="00621D2D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DE3890" w:rsidRPr="003B777C" w14:paraId="04AD556E" w14:textId="77777777" w:rsidTr="00AC3CAA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03D45AD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3345D1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3B777C" w14:paraId="4968950B" w14:textId="77777777" w:rsidTr="00AC3C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08B30B5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57C6F32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066B044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3345D1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528EC00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03/12/2003</w:t>
            </w:r>
          </w:p>
        </w:tc>
      </w:tr>
      <w:tr w:rsidR="00DE3890" w:rsidRPr="003B777C" w14:paraId="0A8927D3" w14:textId="77777777" w:rsidTr="00AC3C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C2AA70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1B5798AF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0"/>
              <w:rPr>
                <w:rFonts w:ascii="Arial" w:hAnsi="Arial" w:cs="Arial"/>
              </w:rPr>
            </w:pPr>
            <w:bookmarkStart w:id="84" w:name="_Toc255283998"/>
            <w:bookmarkStart w:id="85" w:name="OLE_LINK1"/>
            <w:bookmarkStart w:id="86" w:name="OLE_LINK2"/>
            <w:bookmarkStart w:id="87" w:name="_Toc261341136"/>
            <w:bookmarkStart w:id="88" w:name="_Toc261341723"/>
            <w:bookmarkStart w:id="89" w:name="_Toc162261981"/>
            <w:r w:rsidRPr="003345D1">
              <w:rPr>
                <w:rFonts w:ascii="Arial" w:hAnsi="Arial" w:cs="Arial"/>
              </w:rPr>
              <w:t xml:space="preserve">CABLES </w:t>
            </w:r>
            <w:bookmarkEnd w:id="84"/>
            <w:r w:rsidRPr="003345D1">
              <w:rPr>
                <w:rFonts w:ascii="Arial" w:hAnsi="Arial" w:cs="Arial"/>
              </w:rPr>
              <w:t>MULTIPOLARS BT. VV-K</w:t>
            </w:r>
            <w:bookmarkEnd w:id="85"/>
            <w:bookmarkEnd w:id="86"/>
            <w:bookmarkEnd w:id="87"/>
            <w:bookmarkEnd w:id="88"/>
            <w:bookmarkEnd w:id="89"/>
          </w:p>
        </w:tc>
      </w:tr>
      <w:tr w:rsidR="00DE3890" w:rsidRPr="003B777C" w14:paraId="4F8BB45B" w14:textId="77777777" w:rsidTr="00AC3C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AC9909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</w:tcPr>
          <w:p w14:paraId="31BD8B0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90" w:name="_Toc255283999"/>
            <w:bookmarkStart w:id="91" w:name="_Toc261341137"/>
            <w:bookmarkStart w:id="92" w:name="_Toc261341724"/>
            <w:bookmarkStart w:id="93" w:name="_Toc162261982"/>
            <w:r w:rsidRPr="003345D1">
              <w:rPr>
                <w:rFonts w:ascii="Arial" w:hAnsi="Arial" w:cs="Arial"/>
              </w:rPr>
              <w:t>GENERAL CABLE // PRYSMIAN // DRAKA</w:t>
            </w:r>
            <w:bookmarkEnd w:id="90"/>
            <w:bookmarkEnd w:id="91"/>
            <w:bookmarkEnd w:id="92"/>
            <w:bookmarkEnd w:id="93"/>
          </w:p>
        </w:tc>
      </w:tr>
      <w:tr w:rsidR="00DE3890" w:rsidRPr="003B777C" w14:paraId="0712FC3C" w14:textId="77777777" w:rsidTr="00AC3CA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3D92E9F7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4826799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Interconnexió i senyalització equips Baixa Tensió</w:t>
            </w:r>
          </w:p>
        </w:tc>
      </w:tr>
    </w:tbl>
    <w:p w14:paraId="7E6338A0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3F80401F" w14:textId="77777777" w:rsidR="00DE3890" w:rsidRPr="00AC3CAA" w:rsidRDefault="00813B2D" w:rsidP="00AC3CAA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6D0A5562">
          <v:line id="_x0000_s2111" style="position:absolute;left:0;text-align:left;z-index:251660288" from=".4pt,17.75pt" to="482.3pt,17.75pt" strokeweight=".5pt"/>
        </w:pict>
      </w:r>
      <w:r w:rsidR="00DE3890" w:rsidRPr="00AC3CAA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4"/>
        <w:gridCol w:w="7085"/>
      </w:tblGrid>
      <w:tr w:rsidR="00DE3890" w:rsidRPr="003B777C" w14:paraId="7DCC55F7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3628B19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5232B165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>Flexible</w:t>
            </w:r>
            <w:r w:rsidRPr="00A337DB">
              <w:rPr>
                <w:rFonts w:ascii="Arial" w:hAnsi="Arial" w:cs="Arial"/>
                <w:color w:val="000000"/>
              </w:rPr>
              <w:t xml:space="preserve"> multipolar</w:t>
            </w:r>
          </w:p>
        </w:tc>
      </w:tr>
      <w:tr w:rsidR="00DE3890" w:rsidRPr="003B777C" w14:paraId="0330ECEB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30AE29D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Designació UNE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73A45A81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 xml:space="preserve">VV-K </w:t>
            </w:r>
            <w:r w:rsidRPr="00A337DB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21123-1</w:t>
            </w:r>
          </w:p>
        </w:tc>
      </w:tr>
      <w:tr w:rsidR="00DE3890" w:rsidRPr="003B777C" w14:paraId="302E3AF1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6FDB62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Secció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4E410A20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>Segons projecte</w:t>
            </w:r>
          </w:p>
        </w:tc>
      </w:tr>
      <w:tr w:rsidR="00DE3890" w:rsidRPr="003B777C" w14:paraId="4972557A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8980B7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Conductor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7BFD8F60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 xml:space="preserve">Cordes de coure recuit, classe 5 </w:t>
            </w:r>
            <w:r w:rsidRPr="00A337DB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EN 60228</w:t>
            </w:r>
          </w:p>
        </w:tc>
      </w:tr>
      <w:tr w:rsidR="00DE3890" w:rsidRPr="003B777C" w14:paraId="4F087242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246100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Tensió d’aïllament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14E27753" w14:textId="77777777" w:rsidR="00DE3890" w:rsidRPr="00A337D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A337DB">
              <w:rPr>
                <w:rFonts w:ascii="Arial" w:hAnsi="Arial" w:cs="Arial"/>
              </w:rPr>
              <w:t>0,6/1 kV</w:t>
            </w:r>
          </w:p>
        </w:tc>
      </w:tr>
      <w:tr w:rsidR="00DE3890" w:rsidRPr="003B777C" w14:paraId="1D68BE70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2143648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Característiques del cable al foc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2C7315A4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No propagació de la flama: UNE EN 60332-1-2; IE</w:t>
            </w:r>
            <w:r w:rsidR="007A3F9C">
              <w:rPr>
                <w:rFonts w:ascii="Arial" w:hAnsi="Arial" w:cs="Arial"/>
              </w:rPr>
              <w:t>C 60332-1-2;</w:t>
            </w:r>
          </w:p>
          <w:p w14:paraId="5611F1D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NFC 32070-C2</w:t>
            </w:r>
          </w:p>
          <w:p w14:paraId="0978C1D2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Emissió reduïda halògens: UNE EN 50267-2-1; IEC 60754-1 </w:t>
            </w:r>
          </w:p>
          <w:p w14:paraId="78B0458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 xml:space="preserve">(emissió CLH &lt; 20%) </w:t>
            </w:r>
          </w:p>
        </w:tc>
      </w:tr>
      <w:tr w:rsidR="00DE3890" w:rsidRPr="003B777C" w14:paraId="4148CFBD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65E998A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06352E95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Policlorur de vinil PVC</w:t>
            </w:r>
          </w:p>
        </w:tc>
      </w:tr>
      <w:tr w:rsidR="00DE3890" w:rsidRPr="003B777C" w14:paraId="199ED8B3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15655B0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Tipus de coberta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0821F41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Policlorur de vinil PVC</w:t>
            </w:r>
          </w:p>
        </w:tc>
      </w:tr>
      <w:tr w:rsidR="00DE3890" w:rsidRPr="003B777C" w14:paraId="052021C4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DEC0E8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Temperatura màxima de servei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63F690DC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70°C</w:t>
            </w:r>
          </w:p>
        </w:tc>
      </w:tr>
      <w:tr w:rsidR="00DE3890" w:rsidRPr="003B777C" w14:paraId="01E73C6A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3CBC078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Temperatura màxima de curt circuit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147905FB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160°C</w:t>
            </w:r>
          </w:p>
        </w:tc>
      </w:tr>
      <w:tr w:rsidR="00DE3890" w:rsidRPr="003B777C" w14:paraId="35B3DB4B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F0553E6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 xml:space="preserve">Resistència a l’esquerdament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2A706A89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Termoplàstic</w:t>
            </w:r>
          </w:p>
        </w:tc>
      </w:tr>
      <w:tr w:rsidR="00DE3890" w:rsidRPr="003B777C" w14:paraId="67FFC723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FF097B3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3345D1">
              <w:rPr>
                <w:rFonts w:ascii="Arial" w:hAnsi="Arial" w:cs="Arial"/>
                <w:b/>
                <w:bCs/>
              </w:rPr>
              <w:t>Resistència baixes temperatures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5BF8847E" w14:textId="77777777" w:rsidR="00DE3890" w:rsidRPr="003345D1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Termoplàstic</w:t>
            </w:r>
          </w:p>
        </w:tc>
      </w:tr>
      <w:tr w:rsidR="00EB4588" w:rsidRPr="003B777C" w14:paraId="455FB156" w14:textId="77777777" w:rsidTr="00AC3CAA">
        <w:trPr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A878319" w14:textId="77777777" w:rsidR="00EB4588" w:rsidRPr="003345D1" w:rsidRDefault="00EB4588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1BBD39D0" w14:textId="77777777" w:rsidR="00EB4588" w:rsidRPr="003345D1" w:rsidRDefault="00EB4588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EB4588" w:rsidRPr="003B777C" w14:paraId="627F6F14" w14:textId="77777777" w:rsidTr="00AC3CAA">
        <w:trPr>
          <w:trHeight w:val="283"/>
          <w:jc w:val="center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302BE" w14:textId="77777777" w:rsidR="00EB4588" w:rsidRPr="003345D1" w:rsidRDefault="00EB4588" w:rsidP="00AC3CAA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FB71E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CE5F9" w14:textId="77777777" w:rsidR="00EB4588" w:rsidRPr="003345D1" w:rsidRDefault="00EB4588" w:rsidP="00AC3CAA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3345D1">
              <w:rPr>
                <w:rFonts w:ascii="Arial" w:hAnsi="Arial" w:cs="Arial"/>
              </w:rPr>
              <w:t>GENERAL CABLE, PRYSMIAN, DRAKA o similar</w:t>
            </w:r>
          </w:p>
        </w:tc>
      </w:tr>
    </w:tbl>
    <w:p w14:paraId="4DD53924" w14:textId="77777777" w:rsidR="00FF041B" w:rsidRDefault="00FF041B" w:rsidP="00DE3890">
      <w:pPr>
        <w:jc w:val="both"/>
        <w:rPr>
          <w:highlight w:val="yellow"/>
        </w:rPr>
      </w:pPr>
    </w:p>
    <w:p w14:paraId="07FE02FB" w14:textId="77777777" w:rsidR="00FF041B" w:rsidRPr="003B777C" w:rsidRDefault="00FF041B" w:rsidP="00FF041B">
      <w:pPr>
        <w:jc w:val="both"/>
        <w:rPr>
          <w:rFonts w:ascii="Arial" w:hAnsi="Arial" w:cs="Arial"/>
        </w:rPr>
      </w:pPr>
    </w:p>
    <w:p w14:paraId="36C5160D" w14:textId="77777777" w:rsidR="00FF041B" w:rsidRDefault="00FF041B" w:rsidP="00DE3890">
      <w:pPr>
        <w:jc w:val="both"/>
        <w:rPr>
          <w:highlight w:val="yellow"/>
        </w:rPr>
        <w:sectPr w:rsidR="00FF041B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FB71EE" w14:paraId="0A4E8FF3" w14:textId="77777777" w:rsidTr="007A3F9C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41EBB369" w14:textId="77777777" w:rsidR="00DE3890" w:rsidRPr="00FB71EE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FB71EE" w14:paraId="20A558E1" w14:textId="77777777" w:rsidTr="007A3F9C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2F517BA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0F9BE1C3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6A30A93E" w14:textId="77777777" w:rsidR="00DE3890" w:rsidRPr="00FB71EE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67D9913A" w14:textId="77777777" w:rsidR="00DE3890" w:rsidRPr="00FB71EE" w:rsidRDefault="00DE3890" w:rsidP="00E40C17">
            <w:pPr>
              <w:jc w:val="center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24/10/1998</w:t>
            </w:r>
          </w:p>
        </w:tc>
      </w:tr>
      <w:tr w:rsidR="00DE3890" w:rsidRPr="00FB71EE" w14:paraId="394A345F" w14:textId="77777777" w:rsidTr="007A3F9C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24F7E6B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3EB177B5" w14:textId="77777777" w:rsidR="00DE3890" w:rsidRPr="00FB71EE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94" w:name="_Toc261341725"/>
            <w:bookmarkStart w:id="95" w:name="_Toc162261983"/>
            <w:r w:rsidRPr="00FB71EE">
              <w:rPr>
                <w:rFonts w:ascii="Arial" w:hAnsi="Arial" w:cs="Arial"/>
              </w:rPr>
              <w:t>CAIXA DE DISTRIBUCIÓ D’ALUMINI</w:t>
            </w:r>
            <w:bookmarkEnd w:id="94"/>
            <w:bookmarkEnd w:id="95"/>
          </w:p>
        </w:tc>
      </w:tr>
      <w:tr w:rsidR="00DE3890" w:rsidRPr="00FB71EE" w14:paraId="1B8B0E79" w14:textId="77777777" w:rsidTr="007A3F9C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EC7F447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54" w:type="dxa"/>
            <w:gridSpan w:val="3"/>
          </w:tcPr>
          <w:p w14:paraId="07F34AD9" w14:textId="77777777" w:rsidR="00DE3890" w:rsidRPr="00FB71EE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  <w:bookmarkStart w:id="96" w:name="_Toc261341726"/>
            <w:bookmarkStart w:id="97" w:name="_Toc162261984"/>
            <w:r w:rsidRPr="00FB71EE">
              <w:rPr>
                <w:rFonts w:ascii="Arial" w:hAnsi="Arial" w:cs="Arial"/>
              </w:rPr>
              <w:t>BJC // GRADY</w:t>
            </w:r>
            <w:bookmarkEnd w:id="96"/>
            <w:bookmarkEnd w:id="97"/>
          </w:p>
        </w:tc>
      </w:tr>
      <w:tr w:rsidR="00DE3890" w:rsidRPr="00FB71EE" w14:paraId="6675F71B" w14:textId="77777777" w:rsidTr="007A3F9C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0B6EECE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44F42D2D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Instal·lació elèctrica</w:t>
            </w:r>
          </w:p>
        </w:tc>
      </w:tr>
    </w:tbl>
    <w:p w14:paraId="5695A5E4" w14:textId="77777777" w:rsidR="00DE3890" w:rsidRPr="003B777C" w:rsidRDefault="00DE3890" w:rsidP="00296A97">
      <w:pPr>
        <w:widowControl/>
        <w:spacing w:line="360" w:lineRule="auto"/>
        <w:jc w:val="both"/>
        <w:rPr>
          <w:rFonts w:ascii="Arial" w:hAnsi="Arial" w:cs="Arial"/>
        </w:rPr>
      </w:pPr>
    </w:p>
    <w:p w14:paraId="460A08EC" w14:textId="77777777" w:rsidR="00DE3890" w:rsidRPr="007A3F9C" w:rsidRDefault="00813B2D" w:rsidP="007A3F9C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407A7EBF">
          <v:line id="_x0000_s2087" style="position:absolute;left:0;text-align:left;z-index:251638784" from=".8pt,18pt" to="482.7pt,18pt" strokeweight=".5pt"/>
        </w:pict>
      </w:r>
      <w:r w:rsidR="00DE3890" w:rsidRPr="007A3F9C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746"/>
        <w:gridCol w:w="6893"/>
      </w:tblGrid>
      <w:tr w:rsidR="00DE3890" w:rsidRPr="00FB71EE" w14:paraId="4BDA240D" w14:textId="77777777" w:rsidTr="007A3F9C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A05318F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Cos i tapa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044AFD0A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Alumini fos per injecció </w:t>
            </w:r>
          </w:p>
        </w:tc>
      </w:tr>
      <w:tr w:rsidR="00DE3890" w:rsidRPr="00FB71EE" w14:paraId="1012DDA5" w14:textId="77777777" w:rsidTr="007A3F9C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AA5E224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Grau de protecció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18E12345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IP 557 segons UNE-20324</w:t>
            </w:r>
          </w:p>
        </w:tc>
      </w:tr>
      <w:tr w:rsidR="00DE3890" w:rsidRPr="00FB71EE" w14:paraId="2C1A175B" w14:textId="77777777" w:rsidTr="007A3F9C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3ECDB2AC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Utilització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744C3F02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Per a tubs d’acer Pg</w:t>
            </w:r>
          </w:p>
        </w:tc>
      </w:tr>
      <w:tr w:rsidR="00DE3890" w:rsidRPr="00FB71EE" w14:paraId="05CBC2C9" w14:textId="77777777" w:rsidTr="007A3F9C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7FFEB99F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Tancament de caixa i tapa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6A241879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Junta de goma</w:t>
            </w:r>
          </w:p>
        </w:tc>
      </w:tr>
      <w:tr w:rsidR="00DE3890" w:rsidRPr="00FB71EE" w14:paraId="6C61C736" w14:textId="77777777" w:rsidTr="007A3F9C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74FC50EA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Collat 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0EB90E2F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Cargols</w:t>
            </w:r>
          </w:p>
        </w:tc>
      </w:tr>
      <w:tr w:rsidR="00EB4588" w:rsidRPr="00FB71EE" w14:paraId="634BC656" w14:textId="77777777" w:rsidTr="007A3F9C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7E244DE9" w14:textId="77777777" w:rsidR="00EB4588" w:rsidRPr="00FB71EE" w:rsidRDefault="00EB4588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51CDE80B" w14:textId="77777777" w:rsidR="00EB4588" w:rsidRPr="00FB71EE" w:rsidRDefault="00EB4588" w:rsidP="00E40C17">
            <w:pPr>
              <w:jc w:val="both"/>
              <w:rPr>
                <w:rFonts w:ascii="Arial" w:hAnsi="Arial" w:cs="Arial"/>
              </w:rPr>
            </w:pPr>
          </w:p>
        </w:tc>
      </w:tr>
      <w:tr w:rsidR="00EB4588" w:rsidRPr="00FB71EE" w14:paraId="76330ECC" w14:textId="77777777" w:rsidTr="007A3F9C">
        <w:trPr>
          <w:trHeight w:val="283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4B100" w14:textId="77777777" w:rsidR="00EB4588" w:rsidRPr="00FB71EE" w:rsidRDefault="00EB4588" w:rsidP="007A3F9C">
            <w:pPr>
              <w:rPr>
                <w:rFonts w:ascii="Arial" w:hAnsi="Arial" w:cs="Arial"/>
                <w:b/>
                <w:bCs/>
              </w:rPr>
            </w:pPr>
            <w:r w:rsidRPr="00FF041B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FB71E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72C15" w14:textId="77777777" w:rsidR="00EB4588" w:rsidRPr="00FB71EE" w:rsidRDefault="00EB4588" w:rsidP="007A3F9C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BJC, GRADY, o similar</w:t>
            </w:r>
          </w:p>
        </w:tc>
      </w:tr>
    </w:tbl>
    <w:p w14:paraId="1FCB9AE7" w14:textId="77777777" w:rsidR="00DE3890" w:rsidRDefault="00DE3890" w:rsidP="00DE3890">
      <w:pPr>
        <w:jc w:val="both"/>
        <w:rPr>
          <w:rFonts w:ascii="Arial" w:hAnsi="Arial" w:cs="Arial"/>
        </w:rPr>
      </w:pPr>
    </w:p>
    <w:p w14:paraId="61024DE2" w14:textId="77777777" w:rsidR="00FF041B" w:rsidRPr="003B777C" w:rsidRDefault="00FF041B" w:rsidP="00DE3890">
      <w:pPr>
        <w:jc w:val="both"/>
        <w:rPr>
          <w:rFonts w:ascii="Arial" w:hAnsi="Arial" w:cs="Arial"/>
        </w:rPr>
      </w:pPr>
    </w:p>
    <w:p w14:paraId="3072B942" w14:textId="77777777" w:rsidR="00EB4588" w:rsidRDefault="00EB4588" w:rsidP="00FF041B">
      <w:pPr>
        <w:jc w:val="both"/>
        <w:rPr>
          <w:rFonts w:ascii="Arial" w:hAnsi="Arial" w:cs="Arial"/>
        </w:rPr>
        <w:sectPr w:rsidR="00EB4588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8E1CF8" w:rsidRPr="00FB71EE" w14:paraId="15DA50F7" w14:textId="77777777" w:rsidTr="00F50655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3C39F0DE" w14:textId="77777777" w:rsidR="008E1CF8" w:rsidRPr="00FB71EE" w:rsidRDefault="008E1CF8" w:rsidP="001D7093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>
              <w:rPr>
                <w:highlight w:val="yellow"/>
              </w:rPr>
              <w:lastRenderedPageBreak/>
              <w:br w:type="page"/>
            </w: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8E1CF8" w:rsidRPr="00FB71EE" w14:paraId="31CBDE6C" w14:textId="77777777" w:rsidTr="00F50655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7360BED0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61851C69" w14:textId="77777777" w:rsidR="008E1CF8" w:rsidRPr="00FB71EE" w:rsidRDefault="008E1CF8" w:rsidP="001D7093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4A9FC2E2" w14:textId="77777777" w:rsidR="008E1CF8" w:rsidRPr="00FB71EE" w:rsidRDefault="008E1CF8" w:rsidP="001D7093">
            <w:pPr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6E0430AA" w14:textId="77777777" w:rsidR="008E1CF8" w:rsidRPr="00FB71EE" w:rsidRDefault="008E1CF8" w:rsidP="001D7093">
            <w:pPr>
              <w:jc w:val="center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24/10/1998</w:t>
            </w:r>
          </w:p>
        </w:tc>
      </w:tr>
      <w:tr w:rsidR="008E1CF8" w:rsidRPr="00FB71EE" w14:paraId="6E112811" w14:textId="77777777" w:rsidTr="00F50655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7520A807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00DB09BC" w14:textId="77777777" w:rsidR="008E1CF8" w:rsidRPr="00FB71EE" w:rsidRDefault="008E1CF8" w:rsidP="001D7093">
            <w:pPr>
              <w:jc w:val="both"/>
              <w:outlineLvl w:val="0"/>
              <w:rPr>
                <w:rFonts w:ascii="Arial" w:hAnsi="Arial" w:cs="Arial"/>
              </w:rPr>
            </w:pPr>
            <w:bookmarkStart w:id="98" w:name="_Toc292792404"/>
            <w:bookmarkStart w:id="99" w:name="_Toc162261985"/>
            <w:r w:rsidRPr="00FB71EE">
              <w:rPr>
                <w:rFonts w:ascii="Arial" w:hAnsi="Arial" w:cs="Arial"/>
              </w:rPr>
              <w:t xml:space="preserve">CAIXA DE DISTRIBUCIÓ </w:t>
            </w:r>
            <w:r>
              <w:rPr>
                <w:rFonts w:ascii="Arial" w:hAnsi="Arial" w:cs="Arial"/>
              </w:rPr>
              <w:t>PVC</w:t>
            </w:r>
            <w:bookmarkEnd w:id="98"/>
            <w:bookmarkEnd w:id="99"/>
          </w:p>
        </w:tc>
      </w:tr>
      <w:tr w:rsidR="008E1CF8" w:rsidRPr="00FB71EE" w14:paraId="0B48187A" w14:textId="77777777" w:rsidTr="00F50655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233B0BEA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88" w:type="dxa"/>
            <w:gridSpan w:val="3"/>
          </w:tcPr>
          <w:p w14:paraId="2B44D911" w14:textId="77777777" w:rsidR="008E1CF8" w:rsidRPr="00FB71EE" w:rsidRDefault="008E1CF8" w:rsidP="001D7093">
            <w:pPr>
              <w:jc w:val="both"/>
              <w:outlineLvl w:val="1"/>
              <w:rPr>
                <w:rFonts w:ascii="Arial" w:hAnsi="Arial" w:cs="Arial"/>
              </w:rPr>
            </w:pPr>
            <w:bookmarkStart w:id="100" w:name="_Toc162261986"/>
            <w:r>
              <w:rPr>
                <w:rFonts w:ascii="Arial" w:hAnsi="Arial" w:cs="Arial"/>
              </w:rPr>
              <w:t>LEGRAND o similar</w:t>
            </w:r>
            <w:bookmarkEnd w:id="100"/>
          </w:p>
        </w:tc>
      </w:tr>
      <w:tr w:rsidR="008E1CF8" w:rsidRPr="00FB71EE" w14:paraId="60911534" w14:textId="77777777" w:rsidTr="00F50655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67DFB5BE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0C4C276C" w14:textId="77777777" w:rsidR="008E1CF8" w:rsidRPr="00FB71EE" w:rsidRDefault="008E1CF8" w:rsidP="001D7093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Instal·lació elèctrica</w:t>
            </w:r>
          </w:p>
        </w:tc>
      </w:tr>
    </w:tbl>
    <w:p w14:paraId="38E743DB" w14:textId="77777777" w:rsidR="008E1CF8" w:rsidRPr="003B777C" w:rsidRDefault="008E1CF8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1B230BD7" w14:textId="77777777" w:rsidR="008E1CF8" w:rsidRPr="00F50655" w:rsidRDefault="00813B2D" w:rsidP="00F50655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365D3FD3">
          <v:line id="_x0000_s2119" style="position:absolute;left:0;text-align:left;z-index:251667456" from=".45pt,17.5pt" to="482.35pt,17.5pt" strokeweight=".5pt"/>
        </w:pict>
      </w:r>
      <w:r w:rsidR="008E1CF8" w:rsidRPr="00F50655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746"/>
        <w:gridCol w:w="6893"/>
      </w:tblGrid>
      <w:tr w:rsidR="008E1CF8" w:rsidRPr="00FB71EE" w14:paraId="195D7125" w14:textId="77777777" w:rsidTr="00F50655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2A8A046F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Cos i tapa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14:paraId="0BD8DB30" w14:textId="77777777" w:rsidR="008E1CF8" w:rsidRPr="00FB71EE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PVC</w:t>
            </w:r>
            <w:r w:rsidRPr="00FB71EE">
              <w:rPr>
                <w:rFonts w:ascii="Arial" w:hAnsi="Arial" w:cs="Arial"/>
              </w:rPr>
              <w:t xml:space="preserve"> </w:t>
            </w:r>
          </w:p>
        </w:tc>
      </w:tr>
      <w:tr w:rsidR="008E1CF8" w:rsidRPr="00FB71EE" w14:paraId="5F65B7AB" w14:textId="77777777" w:rsidTr="00F50655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30CA4E77" w14:textId="77777777" w:rsidR="008E1CF8" w:rsidRPr="00F822B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F822B5">
              <w:rPr>
                <w:rFonts w:ascii="Arial" w:hAnsi="Arial" w:cs="Arial"/>
                <w:b/>
                <w:bCs/>
              </w:rPr>
              <w:t>Grau de protecció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14:paraId="5C3103A5" w14:textId="77777777" w:rsidR="008E1CF8" w:rsidRPr="00FB71EE" w:rsidRDefault="008E1CF8" w:rsidP="001D7093">
            <w:pPr>
              <w:jc w:val="both"/>
              <w:rPr>
                <w:rFonts w:ascii="Arial" w:hAnsi="Arial" w:cs="Arial"/>
              </w:rPr>
            </w:pPr>
            <w:r w:rsidRPr="00F822B5">
              <w:rPr>
                <w:rFonts w:ascii="Arial" w:hAnsi="Arial" w:cs="Arial"/>
              </w:rPr>
              <w:t xml:space="preserve">IP 55 </w:t>
            </w:r>
          </w:p>
        </w:tc>
      </w:tr>
      <w:tr w:rsidR="008E1CF8" w:rsidRPr="00FB71EE" w14:paraId="7AB3B461" w14:textId="77777777" w:rsidTr="00F50655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5C43F615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Utilització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14:paraId="3644711A" w14:textId="77777777" w:rsidR="008E1CF8" w:rsidRPr="00FB71EE" w:rsidRDefault="008E1CF8" w:rsidP="001D7093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Per a tubs </w:t>
            </w:r>
            <w:r>
              <w:rPr>
                <w:rFonts w:ascii="Arial" w:hAnsi="Arial" w:cs="Arial"/>
              </w:rPr>
              <w:t>de PVC</w:t>
            </w:r>
          </w:p>
        </w:tc>
      </w:tr>
      <w:tr w:rsidR="008E1CF8" w:rsidRPr="00FB71EE" w14:paraId="635F3036" w14:textId="77777777" w:rsidTr="00F50655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5B1BE772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Tancament de caixa i tapa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14:paraId="588AE424" w14:textId="77777777" w:rsidR="008E1CF8" w:rsidRPr="00FB71EE" w:rsidRDefault="008E1CF8" w:rsidP="001D7093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Junta de goma</w:t>
            </w:r>
          </w:p>
        </w:tc>
      </w:tr>
      <w:tr w:rsidR="008E1CF8" w:rsidRPr="00FB71EE" w14:paraId="330FB179" w14:textId="77777777" w:rsidTr="00F50655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55C9807A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Mides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14:paraId="2E52A1A3" w14:textId="77777777" w:rsidR="008E1CF8" w:rsidRPr="00FB71EE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</w:p>
        </w:tc>
      </w:tr>
      <w:tr w:rsidR="008E1CF8" w:rsidRPr="00FB71EE" w14:paraId="34434DAA" w14:textId="77777777" w:rsidTr="00F50655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7C183ED4" w14:textId="77777777" w:rsidR="008E1CF8" w:rsidRPr="00FB71EE" w:rsidRDefault="008E1CF8" w:rsidP="001D70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14:paraId="492F3CFB" w14:textId="77777777" w:rsidR="008E1CF8" w:rsidRPr="00FB71EE" w:rsidRDefault="008E1CF8" w:rsidP="001D7093">
            <w:pPr>
              <w:jc w:val="both"/>
              <w:rPr>
                <w:rFonts w:ascii="Arial" w:hAnsi="Arial" w:cs="Arial"/>
              </w:rPr>
            </w:pPr>
          </w:p>
        </w:tc>
      </w:tr>
      <w:tr w:rsidR="008E1CF8" w:rsidRPr="00FB71EE" w14:paraId="4220B783" w14:textId="77777777" w:rsidTr="00F50655">
        <w:trPr>
          <w:trHeight w:val="283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73C7D" w14:textId="77777777" w:rsidR="008E1CF8" w:rsidRPr="00EB4588" w:rsidRDefault="00EB4588" w:rsidP="00F50655">
            <w:pPr>
              <w:rPr>
                <w:rFonts w:ascii="Arial" w:hAnsi="Arial" w:cs="Arial"/>
                <w:b/>
                <w:bCs/>
                <w:u w:val="single"/>
              </w:rPr>
            </w:pPr>
            <w:r w:rsidRPr="00EB4588">
              <w:rPr>
                <w:rFonts w:ascii="Arial" w:hAnsi="Arial" w:cs="Arial"/>
                <w:b/>
                <w:bCs/>
                <w:u w:val="single"/>
              </w:rPr>
              <w:t>REFERÈNCIA: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8570F" w14:textId="77777777" w:rsidR="008E1CF8" w:rsidRPr="00FB71EE" w:rsidRDefault="008E1CF8" w:rsidP="00F506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PLEXO</w:t>
            </w:r>
          </w:p>
        </w:tc>
      </w:tr>
      <w:tr w:rsidR="008E1CF8" w:rsidRPr="00FB71EE" w14:paraId="4C7A09C4" w14:textId="77777777" w:rsidTr="00F50655">
        <w:trPr>
          <w:trHeight w:val="283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CE6FE" w14:textId="77777777" w:rsidR="008E1CF8" w:rsidRPr="00EB4588" w:rsidRDefault="00EB4588" w:rsidP="00F50655">
            <w:pPr>
              <w:rPr>
                <w:rFonts w:ascii="Arial" w:hAnsi="Arial" w:cs="Arial"/>
                <w:b/>
                <w:bCs/>
                <w:u w:val="single"/>
              </w:rPr>
            </w:pPr>
            <w:r w:rsidRPr="00EB4588">
              <w:rPr>
                <w:rFonts w:ascii="Arial" w:hAnsi="Arial" w:cs="Arial"/>
                <w:b/>
                <w:bCs/>
                <w:u w:val="single"/>
              </w:rPr>
              <w:t>MARCA: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68646" w14:textId="77777777" w:rsidR="008E1CF8" w:rsidRPr="00FB71EE" w:rsidRDefault="008E1CF8" w:rsidP="00F506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LEDGRAND o similar</w:t>
            </w:r>
          </w:p>
        </w:tc>
      </w:tr>
    </w:tbl>
    <w:p w14:paraId="00D571FC" w14:textId="77777777" w:rsidR="008E1CF8" w:rsidRDefault="008E1CF8" w:rsidP="008E1CF8">
      <w:pPr>
        <w:widowControl/>
        <w:jc w:val="both"/>
      </w:pPr>
    </w:p>
    <w:p w14:paraId="1782727E" w14:textId="77777777" w:rsidR="00572A6F" w:rsidRDefault="00572A6F">
      <w:pPr>
        <w:widowControl/>
        <w:sectPr w:rsidR="00572A6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572A6F" w:rsidRPr="008C02C5" w14:paraId="78E3E4AB" w14:textId="77777777" w:rsidTr="003F0567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026F0A1E" w14:textId="77777777" w:rsidR="00572A6F" w:rsidRPr="008C02C5" w:rsidRDefault="00572A6F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572A6F" w:rsidRPr="008C02C5" w14:paraId="0DDC5054" w14:textId="77777777" w:rsidTr="003F056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59C86C6B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78F43A95" w14:textId="77777777" w:rsidR="00572A6F" w:rsidRPr="008C02C5" w:rsidRDefault="00572A6F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4C784DAE" w14:textId="77777777" w:rsidR="00572A6F" w:rsidRPr="008C02C5" w:rsidRDefault="00572A6F" w:rsidP="00BB1654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</w:tcPr>
          <w:p w14:paraId="3E48E740" w14:textId="77777777" w:rsidR="00572A6F" w:rsidRPr="008C02C5" w:rsidRDefault="00EF3571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28/01/2020</w:t>
            </w:r>
          </w:p>
        </w:tc>
      </w:tr>
      <w:tr w:rsidR="00572A6F" w:rsidRPr="008C02C5" w14:paraId="3894D037" w14:textId="77777777" w:rsidTr="003F056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58026455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6ECFE519" w14:textId="77777777" w:rsidR="00572A6F" w:rsidRPr="008C02C5" w:rsidRDefault="00572A6F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01" w:name="_Toc162261987"/>
            <w:r>
              <w:rPr>
                <w:rFonts w:ascii="Arial" w:hAnsi="Arial" w:cs="Arial"/>
              </w:rPr>
              <w:t>CAIXA FUSIBLES ENLLUMENAT</w:t>
            </w:r>
            <w:bookmarkEnd w:id="101"/>
            <w:r w:rsidRPr="008C02C5">
              <w:rPr>
                <w:rFonts w:ascii="Arial" w:hAnsi="Arial" w:cs="Arial"/>
              </w:rPr>
              <w:t xml:space="preserve">    </w:t>
            </w:r>
          </w:p>
        </w:tc>
      </w:tr>
      <w:tr w:rsidR="00572A6F" w:rsidRPr="008C02C5" w14:paraId="2FAA4822" w14:textId="77777777" w:rsidTr="003F056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4004A99E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0DEBF1DC" w14:textId="77777777" w:rsidR="00572A6F" w:rsidRPr="008C02C5" w:rsidRDefault="00572A6F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02" w:name="_Toc162261988"/>
            <w:r>
              <w:rPr>
                <w:rFonts w:ascii="Arial" w:hAnsi="Arial" w:cs="Arial"/>
              </w:rPr>
              <w:t>SERTSEM</w:t>
            </w:r>
            <w:bookmarkEnd w:id="102"/>
          </w:p>
        </w:tc>
      </w:tr>
      <w:tr w:rsidR="00572A6F" w:rsidRPr="008C02C5" w14:paraId="393BD02D" w14:textId="77777777" w:rsidTr="003F056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329E1792" w14:textId="77777777" w:rsidR="00572A6F" w:rsidRPr="008C02C5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75FAFFFF" w14:textId="77777777" w:rsidR="00572A6F" w:rsidRPr="008C02C5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Protecció punt de lum</w:t>
            </w:r>
            <w:r w:rsidRPr="008C02C5">
              <w:rPr>
                <w:rFonts w:ascii="Arial" w:hAnsi="Arial" w:cs="Arial"/>
              </w:rPr>
              <w:t xml:space="preserve"> </w:t>
            </w:r>
          </w:p>
        </w:tc>
      </w:tr>
    </w:tbl>
    <w:p w14:paraId="46AE0F9C" w14:textId="77777777" w:rsidR="00572A6F" w:rsidRPr="008C02C5" w:rsidRDefault="00572A6F" w:rsidP="00572A6F">
      <w:pPr>
        <w:widowControl/>
        <w:spacing w:line="360" w:lineRule="auto"/>
        <w:jc w:val="both"/>
        <w:rPr>
          <w:rFonts w:ascii="Arial" w:hAnsi="Arial" w:cs="Arial"/>
        </w:rPr>
      </w:pPr>
    </w:p>
    <w:p w14:paraId="1E99B588" w14:textId="77777777" w:rsidR="00572A6F" w:rsidRPr="003F0567" w:rsidRDefault="00813B2D" w:rsidP="003F0567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326664B5">
          <v:line id="_x0000_s2151" style="position:absolute;left:0;text-align:left;z-index:25170841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5pt,18pt" to="482.4pt,18pt" strokeweight=".5pt"/>
        </w:pict>
      </w:r>
      <w:r w:rsidR="00572A6F" w:rsidRPr="003F0567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046"/>
        <w:gridCol w:w="7593"/>
      </w:tblGrid>
      <w:tr w:rsidR="00572A6F" w:rsidRPr="008F3DF8" w14:paraId="069A7CDC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09D5DE6D" w14:textId="77777777" w:rsidR="00572A6F" w:rsidRPr="008F3DF8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Envolvent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6CC2C207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Policarbonat</w:t>
            </w:r>
          </w:p>
        </w:tc>
      </w:tr>
      <w:tr w:rsidR="00572A6F" w:rsidRPr="008F3DF8" w14:paraId="6ED1249A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6FB4B034" w14:textId="77777777" w:rsidR="00572A6F" w:rsidRPr="008F3DF8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Aïllament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01D8A225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Doble aïllament. Mesura de les línies de fuga i distancies a l’aire UNE 20098-75</w:t>
            </w:r>
          </w:p>
        </w:tc>
      </w:tr>
      <w:tr w:rsidR="00572A6F" w:rsidRPr="008F3DF8" w14:paraId="6F6187FD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68762CDE" w14:textId="77777777" w:rsidR="00572A6F" w:rsidRPr="008F3DF8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Instal·lació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18A43A69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l’interior del bàcul o columna</w:t>
            </w:r>
            <w:r w:rsidRPr="008F3DF8">
              <w:rPr>
                <w:rFonts w:ascii="Arial" w:hAnsi="Arial" w:cs="Arial"/>
              </w:rPr>
              <w:t xml:space="preserve"> </w:t>
            </w:r>
          </w:p>
        </w:tc>
      </w:tr>
      <w:tr w:rsidR="00572A6F" w:rsidRPr="008F3DF8" w14:paraId="12BF7CD1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0BAAD772" w14:textId="77777777" w:rsidR="00572A6F" w:rsidRPr="008F3DF8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Mides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3417DE7F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</w:p>
        </w:tc>
      </w:tr>
      <w:tr w:rsidR="00572A6F" w:rsidRPr="008F3DF8" w14:paraId="35C98546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572406C3" w14:textId="77777777" w:rsidR="00572A6F" w:rsidRPr="008F3DF8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Seguretat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1C244075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  <w:r w:rsidRPr="00A71E28">
              <w:rPr>
                <w:rFonts w:ascii="Arial" w:hAnsi="Arial" w:cs="Arial"/>
              </w:rPr>
              <w:t>Rigides</w:t>
            </w:r>
            <w:r>
              <w:rPr>
                <w:rFonts w:ascii="Arial" w:hAnsi="Arial" w:cs="Arial"/>
              </w:rPr>
              <w:t>a</w:t>
            </w:r>
            <w:r w:rsidRPr="00A71E28">
              <w:rPr>
                <w:rFonts w:ascii="Arial" w:hAnsi="Arial" w:cs="Arial"/>
              </w:rPr>
              <w:t xml:space="preserve"> Dielèctrica UNE 21095-73</w:t>
            </w:r>
          </w:p>
        </w:tc>
      </w:tr>
      <w:tr w:rsidR="00572A6F" w:rsidRPr="008F3DF8" w14:paraId="58D098A5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0F0A8DD3" w14:textId="77777777" w:rsidR="00572A6F" w:rsidRPr="008F3DF8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Tipus de protecció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22EF7E64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 per a fusible cilíndrics T0. Obertura de fusibles mitjançant tapa de pressió</w:t>
            </w:r>
          </w:p>
        </w:tc>
      </w:tr>
      <w:tr w:rsidR="00572A6F" w:rsidRPr="008F3DF8" w14:paraId="2CB026E9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557CD55F" w14:textId="77777777" w:rsidR="00572A6F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Calibre fusibles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311278C7" w14:textId="77777777" w:rsidR="00572A6F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</w:p>
        </w:tc>
      </w:tr>
      <w:tr w:rsidR="00572A6F" w:rsidRPr="008F3DF8" w14:paraId="422C7CDC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7CD19075" w14:textId="77777777" w:rsidR="00572A6F" w:rsidRPr="008F3DF8" w:rsidRDefault="00572A6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Bornes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0E9FD437" w14:textId="77777777" w:rsidR="00572A6F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bornes d’entrada per a doble cable fins a 35 mm</w:t>
            </w:r>
            <w:r w:rsidR="003F0567">
              <w:rPr>
                <w:rFonts w:ascii="Arial" w:hAnsi="Arial" w:cs="Arial"/>
              </w:rPr>
              <w:t>²</w:t>
            </w:r>
          </w:p>
          <w:p w14:paraId="249CF143" w14:textId="77777777" w:rsidR="00572A6F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bornes sortida de fins a 6 mm</w:t>
            </w:r>
            <w:r w:rsidR="003F0567">
              <w:rPr>
                <w:rFonts w:ascii="Arial" w:hAnsi="Arial" w:cs="Arial"/>
              </w:rPr>
              <w:t>²</w:t>
            </w:r>
          </w:p>
          <w:p w14:paraId="33E0626B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Borna de terra</w:t>
            </w:r>
          </w:p>
        </w:tc>
      </w:tr>
      <w:tr w:rsidR="00572A6F" w:rsidRPr="008F3DF8" w14:paraId="3B147B90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3FBEE388" w14:textId="77777777" w:rsidR="00572A6F" w:rsidRPr="008F3DF8" w:rsidRDefault="00572A6F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Grau protecció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192BA98E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IP445</w:t>
            </w:r>
          </w:p>
        </w:tc>
      </w:tr>
      <w:tr w:rsidR="00572A6F" w:rsidRPr="008F3DF8" w14:paraId="10369655" w14:textId="77777777" w:rsidTr="00872317">
        <w:trPr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1BD50806" w14:textId="77777777" w:rsidR="00572A6F" w:rsidRPr="008F3DF8" w:rsidRDefault="00572A6F" w:rsidP="00BB1654">
            <w:pPr>
              <w:keepNext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56A1974F" w14:textId="77777777" w:rsidR="00572A6F" w:rsidRPr="008F3DF8" w:rsidRDefault="00572A6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572A6F" w:rsidRPr="006C5449" w14:paraId="19ECE27F" w14:textId="77777777" w:rsidTr="003F0567">
        <w:trPr>
          <w:trHeight w:val="283"/>
          <w:jc w:val="center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1EC2F" w14:textId="77777777" w:rsidR="00572A6F" w:rsidRPr="008F3DF8" w:rsidRDefault="00572A6F" w:rsidP="003F0567">
            <w:pPr>
              <w:keepNext/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8F3DF8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E8E7C" w14:textId="77777777" w:rsidR="00572A6F" w:rsidRPr="006C5449" w:rsidRDefault="00572A6F" w:rsidP="003F05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SERTSEM</w:t>
            </w:r>
            <w:r w:rsidRPr="008F3DF8">
              <w:rPr>
                <w:rFonts w:ascii="Arial" w:hAnsi="Arial" w:cs="Arial"/>
              </w:rPr>
              <w:t xml:space="preserve"> o similar</w:t>
            </w:r>
          </w:p>
        </w:tc>
      </w:tr>
    </w:tbl>
    <w:p w14:paraId="2FB9E580" w14:textId="77777777" w:rsidR="00572A6F" w:rsidRDefault="00572A6F">
      <w:pPr>
        <w:widowControl/>
        <w:sectPr w:rsidR="00572A6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8D3134" w:rsidRPr="008C02C5" w14:paraId="44E4DEF7" w14:textId="77777777" w:rsidTr="00872317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09A61E4B" w14:textId="77777777" w:rsidR="008D3134" w:rsidRPr="008C02C5" w:rsidRDefault="008D3134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8D3134" w:rsidRPr="008C02C5" w14:paraId="399559FC" w14:textId="77777777" w:rsidTr="0087231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1B4A7AA8" w14:textId="77777777" w:rsidR="008D3134" w:rsidRPr="008C02C5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1350391B" w14:textId="77777777" w:rsidR="008D3134" w:rsidRPr="008C02C5" w:rsidRDefault="008D3134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07AB6B86" w14:textId="77777777" w:rsidR="008D3134" w:rsidRPr="008C02C5" w:rsidRDefault="008D3134" w:rsidP="00BB1654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</w:tcPr>
          <w:p w14:paraId="56489552" w14:textId="77777777" w:rsidR="008D3134" w:rsidRPr="008C02C5" w:rsidRDefault="008D3134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8D3134" w:rsidRPr="008C02C5" w14:paraId="5C5DA488" w14:textId="77777777" w:rsidTr="0087231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31A9E14E" w14:textId="77777777" w:rsidR="008D3134" w:rsidRPr="008C02C5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5D352F1F" w14:textId="77777777" w:rsidR="008D3134" w:rsidRPr="008C02C5" w:rsidRDefault="008D3134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03" w:name="_Toc162261989"/>
            <w:r>
              <w:rPr>
                <w:rFonts w:ascii="Arial" w:hAnsi="Arial" w:cs="Arial"/>
              </w:rPr>
              <w:t>CAMPANA LED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ENLLUMENAT INTERIOR</w:t>
            </w:r>
            <w:bookmarkEnd w:id="103"/>
            <w:r w:rsidRPr="008C02C5">
              <w:rPr>
                <w:rFonts w:ascii="Arial" w:hAnsi="Arial" w:cs="Arial"/>
              </w:rPr>
              <w:t xml:space="preserve">  </w:t>
            </w:r>
          </w:p>
        </w:tc>
      </w:tr>
      <w:tr w:rsidR="008D3134" w:rsidRPr="008C02C5" w14:paraId="0CE877FE" w14:textId="77777777" w:rsidTr="0087231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0F7DE14E" w14:textId="77777777" w:rsidR="008D3134" w:rsidRPr="008C02C5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6B393664" w14:textId="77777777" w:rsidR="008D3134" w:rsidRPr="008C02C5" w:rsidRDefault="008D3134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04" w:name="_Toc162261990"/>
            <w:r>
              <w:rPr>
                <w:rFonts w:ascii="Arial" w:hAnsi="Arial" w:cs="Arial"/>
              </w:rPr>
              <w:t>PHILIPS</w:t>
            </w:r>
            <w:bookmarkEnd w:id="104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8D3134" w:rsidRPr="008C02C5" w14:paraId="79AAE68F" w14:textId="77777777" w:rsidTr="0087231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4D5000D9" w14:textId="77777777" w:rsidR="008D3134" w:rsidRPr="008C02C5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113D59CE" w14:textId="77777777" w:rsidR="008D3134" w:rsidRPr="008C02C5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Campana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LED interior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110</w:t>
            </w:r>
            <w:r w:rsidRPr="008C02C5">
              <w:rPr>
                <w:rFonts w:ascii="Arial" w:hAnsi="Arial" w:cs="Arial"/>
              </w:rPr>
              <w:t xml:space="preserve"> W   </w:t>
            </w:r>
          </w:p>
        </w:tc>
      </w:tr>
    </w:tbl>
    <w:p w14:paraId="2C5BFB07" w14:textId="77777777" w:rsidR="008D3134" w:rsidRPr="008C02C5" w:rsidRDefault="008D3134" w:rsidP="008D3134">
      <w:pPr>
        <w:widowControl/>
        <w:spacing w:line="360" w:lineRule="auto"/>
        <w:jc w:val="both"/>
        <w:rPr>
          <w:rFonts w:ascii="Arial" w:hAnsi="Arial" w:cs="Arial"/>
        </w:rPr>
      </w:pPr>
    </w:p>
    <w:p w14:paraId="5FBA17C7" w14:textId="77777777" w:rsidR="008D3134" w:rsidRPr="00872317" w:rsidRDefault="00813B2D" w:rsidP="00872317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1D32528A">
          <v:line id="_x0000_s2138" style="position:absolute;left:0;text-align:left;z-index:25168793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9pt,17.5pt" to="482.8pt,17.5pt" strokeweight=".5pt"/>
        </w:pict>
      </w:r>
      <w:r w:rsidR="008D3134" w:rsidRPr="00872317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044"/>
        <w:gridCol w:w="7595"/>
      </w:tblGrid>
      <w:tr w:rsidR="008D3134" w:rsidRPr="006C5449" w14:paraId="36D43D01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12F1E24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Làmpada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07A3ED53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LED </w:t>
            </w:r>
          </w:p>
        </w:tc>
      </w:tr>
      <w:tr w:rsidR="008D3134" w:rsidRPr="006C5449" w14:paraId="6C1AB1E9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7352905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Cos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1D7351ED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Alumini</w:t>
            </w:r>
          </w:p>
        </w:tc>
      </w:tr>
      <w:tr w:rsidR="008D3134" w:rsidRPr="006C5449" w14:paraId="177E0E91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728160E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Òptica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37E2EBD5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Feix ampli </w:t>
            </w:r>
          </w:p>
        </w:tc>
      </w:tr>
      <w:tr w:rsidR="008D3134" w:rsidRPr="006C5449" w14:paraId="18F12619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A018F64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Vidre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08E6CA72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Policarbonat</w:t>
            </w:r>
          </w:p>
        </w:tc>
      </w:tr>
      <w:tr w:rsidR="008D3134" w:rsidRPr="006C5449" w14:paraId="733D2526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4F46C6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Eficàcia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5A5B14E3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 lm/W</w:t>
            </w:r>
          </w:p>
        </w:tc>
      </w:tr>
      <w:tr w:rsidR="008D3134" w:rsidRPr="006C5449" w14:paraId="44C9BED4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C71719" w14:textId="77777777" w:rsidR="008D3134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Temperatura color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6FCDC9F5" w14:textId="77777777" w:rsidR="008D3134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4000K</w:t>
            </w:r>
          </w:p>
        </w:tc>
      </w:tr>
      <w:tr w:rsidR="008D3134" w:rsidRPr="006C5449" w14:paraId="34D21B84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AAAAA8E" w14:textId="77777777" w:rsidR="008D3134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Garantia flux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505DAD67" w14:textId="77777777" w:rsidR="008D3134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 hores</w:t>
            </w:r>
          </w:p>
        </w:tc>
      </w:tr>
      <w:tr w:rsidR="008D3134" w:rsidRPr="006C5449" w14:paraId="349D44B7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B765B49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Grau protecció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0698F28A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IP65 Classe I IK07</w:t>
            </w:r>
          </w:p>
        </w:tc>
      </w:tr>
      <w:tr w:rsidR="008D3134" w:rsidRPr="006C5449" w14:paraId="3278C2FE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61FD3F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1A3D086B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D3134" w:rsidRPr="006C5449" w14:paraId="79351C44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DDD671C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Certificació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11C97909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EN-60598-1 &amp; 2-3</w:t>
            </w:r>
          </w:p>
        </w:tc>
      </w:tr>
      <w:tr w:rsidR="008D3134" w:rsidRPr="006C5449" w14:paraId="1187641D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58A6048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Instal·lació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289C5C23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Penjada del sostre</w:t>
            </w:r>
          </w:p>
        </w:tc>
      </w:tr>
      <w:tr w:rsidR="008D3134" w:rsidRPr="006C5449" w14:paraId="62581A93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186542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4CF15BB5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D3134" w:rsidRPr="006C5449" w14:paraId="556F573B" w14:textId="77777777" w:rsidTr="00872317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90061DA" w14:textId="77777777" w:rsidR="008D3134" w:rsidRPr="006C5449" w:rsidRDefault="008D3134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4EB6C9FA" w14:textId="77777777" w:rsidR="008D3134" w:rsidRPr="006C5449" w:rsidRDefault="008D3134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D3134" w:rsidRPr="006C5449" w14:paraId="47D38429" w14:textId="77777777" w:rsidTr="00872317">
        <w:trPr>
          <w:trHeight w:val="283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2635A" w14:textId="77777777" w:rsidR="008D3134" w:rsidRPr="006C5449" w:rsidRDefault="008D3134" w:rsidP="00872317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A4345" w14:textId="77777777" w:rsidR="008D3134" w:rsidRPr="006C5449" w:rsidRDefault="008D3134" w:rsidP="008723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Campana CoreLine BY</w:t>
            </w:r>
            <w:r w:rsidRPr="00A91F66">
              <w:rPr>
                <w:rFonts w:ascii="Arial" w:hAnsi="Arial" w:cs="Arial"/>
              </w:rPr>
              <w:t>120P LED105S/840 PSU WB GR</w:t>
            </w:r>
          </w:p>
        </w:tc>
      </w:tr>
      <w:tr w:rsidR="008D3134" w:rsidRPr="006C5449" w14:paraId="3ECC78FE" w14:textId="77777777" w:rsidTr="00872317">
        <w:trPr>
          <w:trHeight w:val="283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1E76C" w14:textId="77777777" w:rsidR="008D3134" w:rsidRPr="006C5449" w:rsidRDefault="008D3134" w:rsidP="00872317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7DB7F" w14:textId="77777777" w:rsidR="008D3134" w:rsidRPr="006C5449" w:rsidRDefault="008D3134" w:rsidP="008723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PHILIPS </w:t>
            </w:r>
            <w:r w:rsidRPr="003B777C">
              <w:rPr>
                <w:rFonts w:ascii="Arial" w:hAnsi="Arial" w:cs="Arial"/>
              </w:rPr>
              <w:t>o similar</w:t>
            </w:r>
          </w:p>
        </w:tc>
      </w:tr>
    </w:tbl>
    <w:p w14:paraId="454A8AA7" w14:textId="77777777" w:rsidR="008D3134" w:rsidRPr="00C17F75" w:rsidRDefault="008D3134" w:rsidP="008D3134">
      <w:pPr>
        <w:jc w:val="both"/>
        <w:rPr>
          <w:highlight w:val="yellow"/>
        </w:rPr>
      </w:pPr>
    </w:p>
    <w:p w14:paraId="6C0725E8" w14:textId="77777777" w:rsidR="00D842A2" w:rsidRDefault="00D842A2" w:rsidP="008D3134">
      <w:pPr>
        <w:jc w:val="both"/>
        <w:rPr>
          <w:rFonts w:ascii="Arial" w:hAnsi="Arial" w:cs="Arial"/>
        </w:rPr>
        <w:sectPr w:rsidR="00D842A2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D32594" w:rsidRPr="008C02C5" w14:paraId="4E978E0F" w14:textId="77777777" w:rsidTr="00EB1E89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06503896" w14:textId="77777777" w:rsidR="00D32594" w:rsidRPr="008C02C5" w:rsidRDefault="00D32594" w:rsidP="00EB1E89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32594" w:rsidRPr="008C02C5" w14:paraId="77B9557E" w14:textId="77777777" w:rsidTr="00EB1E89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2731BECD" w14:textId="77777777" w:rsidR="00D32594" w:rsidRPr="008C02C5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3A7180C9" w14:textId="77777777" w:rsidR="00D32594" w:rsidRPr="008C02C5" w:rsidRDefault="00D32594" w:rsidP="00EB1E89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2F666F58" w14:textId="77777777" w:rsidR="00D32594" w:rsidRPr="008C02C5" w:rsidRDefault="00D32594" w:rsidP="00EB1E89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</w:tcPr>
          <w:p w14:paraId="07CA5206" w14:textId="35980F24" w:rsidR="00D32594" w:rsidRPr="008C02C5" w:rsidRDefault="00D32594" w:rsidP="00EB1E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16/03/2021</w:t>
            </w:r>
          </w:p>
        </w:tc>
      </w:tr>
      <w:tr w:rsidR="00D32594" w:rsidRPr="008C02C5" w14:paraId="16CB176F" w14:textId="77777777" w:rsidTr="00EB1E89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1C11AE26" w14:textId="77777777" w:rsidR="00D32594" w:rsidRPr="008C02C5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6D52A684" w14:textId="3AB3F4A5" w:rsidR="00D32594" w:rsidRPr="00E67700" w:rsidRDefault="00E67700" w:rsidP="00573A0A">
            <w:pPr>
              <w:outlineLvl w:val="0"/>
              <w:rPr>
                <w:rFonts w:ascii="Calibri" w:hAnsi="Calibri"/>
                <w:snapToGrid/>
                <w:color w:val="000000"/>
              </w:rPr>
            </w:pPr>
            <w:bookmarkStart w:id="105" w:name="_Toc162261991"/>
            <w:r>
              <w:rPr>
                <w:color w:val="000000"/>
              </w:rPr>
              <w:t>CARREGADOR MONOFÀSIC VINCULAT 7kW tipus 2</w:t>
            </w:r>
            <w:bookmarkEnd w:id="105"/>
          </w:p>
        </w:tc>
      </w:tr>
      <w:tr w:rsidR="00D32594" w:rsidRPr="008C02C5" w14:paraId="4C7D3DD4" w14:textId="77777777" w:rsidTr="00EB1E89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084EAC02" w14:textId="77777777" w:rsidR="00D32594" w:rsidRPr="008C02C5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4D29826C" w14:textId="18A5429C" w:rsidR="00D32594" w:rsidRPr="008C02C5" w:rsidRDefault="00D32594" w:rsidP="00EB1E89">
            <w:pPr>
              <w:jc w:val="both"/>
              <w:outlineLvl w:val="1"/>
              <w:rPr>
                <w:rFonts w:ascii="Arial" w:hAnsi="Arial" w:cs="Arial"/>
              </w:rPr>
            </w:pPr>
            <w:bookmarkStart w:id="106" w:name="_Toc162261992"/>
            <w:r>
              <w:rPr>
                <w:rFonts w:ascii="Arial" w:hAnsi="Arial" w:cs="Arial"/>
              </w:rPr>
              <w:t>CIRCUTOR</w:t>
            </w:r>
            <w:bookmarkEnd w:id="106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D32594" w:rsidRPr="008C02C5" w14:paraId="76D174D9" w14:textId="77777777" w:rsidTr="00EB1E89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7BB9CAA0" w14:textId="77777777" w:rsidR="00D32594" w:rsidRPr="008C02C5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219F4973" w14:textId="4D052720" w:rsidR="00D32594" w:rsidRPr="008C02C5" w:rsidRDefault="00D32594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Càrrega de vehicles 2 a mode 3 (</w:t>
            </w:r>
            <w:r w:rsidRPr="00456BFB">
              <w:rPr>
                <w:rFonts w:ascii="Arial" w:hAnsi="Arial" w:cs="Arial"/>
                <w:bCs/>
              </w:rPr>
              <w:t>IEC 61851</w:t>
            </w:r>
            <w:r>
              <w:rPr>
                <w:rFonts w:ascii="Arial" w:hAnsi="Arial" w:cs="Arial"/>
                <w:bCs/>
              </w:rPr>
              <w:t>)</w:t>
            </w:r>
          </w:p>
        </w:tc>
      </w:tr>
    </w:tbl>
    <w:p w14:paraId="5C7CB240" w14:textId="77777777" w:rsidR="00D32594" w:rsidRPr="008C02C5" w:rsidRDefault="00D32594" w:rsidP="00D32594">
      <w:pPr>
        <w:widowControl/>
        <w:spacing w:line="360" w:lineRule="auto"/>
        <w:jc w:val="both"/>
        <w:rPr>
          <w:rFonts w:ascii="Arial" w:hAnsi="Arial" w:cs="Arial"/>
        </w:rPr>
      </w:pPr>
    </w:p>
    <w:p w14:paraId="306E6A89" w14:textId="77777777" w:rsidR="00D32594" w:rsidRPr="008B274E" w:rsidRDefault="00813B2D" w:rsidP="00D32594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6F0169F2">
          <v:line id="_x0000_s2162" style="position:absolute;left:0;text-align:left;z-index:251720704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D32594" w:rsidRPr="008B274E">
        <w:rPr>
          <w:rFonts w:ascii="Arial" w:hAnsi="Arial" w:cs="Arial"/>
          <w:b/>
          <w:bCs/>
        </w:rPr>
        <w:t>DESCRIPCIÓ</w:t>
      </w:r>
    </w:p>
    <w:p w14:paraId="16F9CB7C" w14:textId="77777777" w:rsidR="00D32594" w:rsidRDefault="00D32594" w:rsidP="00D32594">
      <w:pPr>
        <w:ind w:right="-31"/>
        <w:jc w:val="both"/>
        <w:rPr>
          <w:rFonts w:ascii="Arial" w:hAnsi="Arial" w:cs="Arial"/>
        </w:rPr>
      </w:pPr>
      <w:r>
        <w:rPr>
          <w:rFonts w:ascii="Arial" w:hAnsi="Arial" w:cs="Arial"/>
        </w:rPr>
        <w:t>Carregador per a instal·lació mural</w:t>
      </w:r>
      <w:r w:rsidRPr="0036213B">
        <w:rPr>
          <w:rFonts w:ascii="Arial" w:hAnsi="Arial" w:cs="Arial"/>
        </w:rPr>
        <w:t xml:space="preserve"> en exteriors. </w:t>
      </w:r>
      <w:r>
        <w:rPr>
          <w:rFonts w:ascii="Arial" w:hAnsi="Arial" w:cs="Arial"/>
        </w:rPr>
        <w:t>Està proveït</w:t>
      </w:r>
      <w:r w:rsidRPr="0036213B">
        <w:rPr>
          <w:rFonts w:ascii="Arial" w:hAnsi="Arial" w:cs="Arial"/>
        </w:rPr>
        <w:t xml:space="preserve"> d'una presa de corrent </w:t>
      </w:r>
      <w:r>
        <w:rPr>
          <w:rFonts w:ascii="Arial" w:hAnsi="Arial" w:cs="Arial"/>
        </w:rPr>
        <w:t>T</w:t>
      </w:r>
      <w:r w:rsidRPr="0036213B">
        <w:rPr>
          <w:rFonts w:ascii="Arial" w:hAnsi="Arial" w:cs="Arial"/>
        </w:rPr>
        <w:t>ipus 2 segons la norma IEC 62196-2, possibilitant la recàrrega de vehicles segons MODE 3 de la norma internacional IEC 61851 que garanteix la seguretat del procés de recàrrega.</w:t>
      </w:r>
    </w:p>
    <w:p w14:paraId="080012FE" w14:textId="77777777" w:rsidR="00D32594" w:rsidRPr="0036213B" w:rsidRDefault="00D32594" w:rsidP="00D32594">
      <w:pPr>
        <w:ind w:right="-31"/>
        <w:jc w:val="both"/>
        <w:rPr>
          <w:rFonts w:ascii="Arial" w:hAnsi="Arial" w:cs="Arial"/>
        </w:rPr>
      </w:pPr>
    </w:p>
    <w:p w14:paraId="05E53D92" w14:textId="77777777" w:rsidR="00D32594" w:rsidRDefault="00D32594" w:rsidP="00D32594">
      <w:pPr>
        <w:ind w:right="-31"/>
        <w:jc w:val="both"/>
        <w:rPr>
          <w:rFonts w:ascii="Arial" w:hAnsi="Arial" w:cs="Arial"/>
        </w:rPr>
      </w:pPr>
      <w:r w:rsidRPr="0036213B">
        <w:rPr>
          <w:rFonts w:ascii="Arial" w:hAnsi="Arial" w:cs="Arial"/>
        </w:rPr>
        <w:t>Aquesta estació, incorpora en el seu disseny el cable de connexió amb el vehicle, d’aquesta manera, no caldrà realitzar diàriament la tasca de desplegar i recollir el cable propi del vehicle, garantint així una major comoditat.</w:t>
      </w:r>
    </w:p>
    <w:p w14:paraId="4677AC5B" w14:textId="77777777" w:rsidR="00D32594" w:rsidRPr="0036213B" w:rsidRDefault="00D32594" w:rsidP="00D32594">
      <w:pPr>
        <w:ind w:right="-31"/>
        <w:jc w:val="both"/>
        <w:rPr>
          <w:rFonts w:ascii="Arial" w:hAnsi="Arial" w:cs="Arial"/>
        </w:rPr>
      </w:pPr>
    </w:p>
    <w:p w14:paraId="781C003D" w14:textId="77777777" w:rsidR="00D32594" w:rsidRDefault="00D32594" w:rsidP="00D32594">
      <w:pPr>
        <w:ind w:right="-31"/>
        <w:jc w:val="both"/>
        <w:rPr>
          <w:rFonts w:ascii="Arial" w:hAnsi="Arial" w:cs="Arial"/>
        </w:rPr>
      </w:pPr>
      <w:r w:rsidRPr="0036213B">
        <w:rPr>
          <w:rFonts w:ascii="Arial" w:hAnsi="Arial" w:cs="Arial"/>
        </w:rPr>
        <w:t xml:space="preserve">Gràcies a les seves capacitats de comunicació via </w:t>
      </w:r>
      <w:r>
        <w:rPr>
          <w:rFonts w:ascii="Arial" w:hAnsi="Arial" w:cs="Arial"/>
        </w:rPr>
        <w:t>ethernet amb cable UTP</w:t>
      </w:r>
      <w:r w:rsidRPr="0036213B">
        <w:rPr>
          <w:rFonts w:ascii="Arial" w:hAnsi="Arial" w:cs="Arial"/>
        </w:rPr>
        <w:t>, és possible modificar els paràmetres de la configuració i accedir als registres d’ús, així com, realitzar actualitzacions de firmware.</w:t>
      </w:r>
    </w:p>
    <w:p w14:paraId="6542148D" w14:textId="77777777" w:rsidR="00D32594" w:rsidRDefault="00D32594" w:rsidP="00D32594">
      <w:pPr>
        <w:ind w:right="-31"/>
        <w:jc w:val="both"/>
        <w:rPr>
          <w:rFonts w:ascii="Arial" w:hAnsi="Arial" w:cs="Arial"/>
        </w:rPr>
      </w:pPr>
    </w:p>
    <w:p w14:paraId="331B50BF" w14:textId="77777777" w:rsidR="00D32594" w:rsidRPr="002610A3" w:rsidRDefault="00813B2D" w:rsidP="00D32594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>
        <w:rPr>
          <w:noProof/>
        </w:rPr>
        <w:pict w14:anchorId="244A48C0">
          <v:line id="_x0000_s2161" style="position:absolute;left:0;text-align:left;z-index:251719680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D32594" w:rsidRPr="002610A3">
        <w:rPr>
          <w:rFonts w:ascii="Arial" w:hAnsi="Arial" w:cs="Arial"/>
          <w:b/>
          <w:bCs/>
        </w:rPr>
        <w:t>CARACTERÍSTIQUES</w:t>
      </w:r>
    </w:p>
    <w:p w14:paraId="39F57BF7" w14:textId="77777777" w:rsidR="00D32594" w:rsidRPr="007150D1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7150D1">
        <w:rPr>
          <w:rFonts w:ascii="Arial" w:hAnsi="Arial" w:cs="Arial"/>
        </w:rPr>
        <w:t>Recàrrega en mode 3</w:t>
      </w:r>
    </w:p>
    <w:p w14:paraId="19A17EA3" w14:textId="36D79F82" w:rsidR="00D32594" w:rsidRPr="007150D1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>
        <w:rPr>
          <w:rFonts w:ascii="Arial" w:hAnsi="Arial" w:cs="Arial"/>
        </w:rPr>
        <w:t>Acabat: antigraffiti i anti</w:t>
      </w:r>
      <w:r w:rsidRPr="007150D1">
        <w:rPr>
          <w:rFonts w:ascii="Arial" w:hAnsi="Arial" w:cs="Arial"/>
        </w:rPr>
        <w:t>vandàlic</w:t>
      </w:r>
      <w:r w:rsidR="00144203">
        <w:rPr>
          <w:rFonts w:ascii="Arial" w:hAnsi="Arial" w:cs="Arial"/>
        </w:rPr>
        <w:t xml:space="preserve"> </w:t>
      </w:r>
    </w:p>
    <w:p w14:paraId="6383E6C3" w14:textId="77777777" w:rsidR="00D32594" w:rsidRPr="007150D1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7150D1">
        <w:rPr>
          <w:rFonts w:ascii="Arial" w:hAnsi="Arial" w:cs="Arial"/>
        </w:rPr>
        <w:t xml:space="preserve">Tipus de connectors: </w:t>
      </w:r>
      <w:r>
        <w:rPr>
          <w:rFonts w:ascii="Arial" w:hAnsi="Arial" w:cs="Arial"/>
        </w:rPr>
        <w:t>Tipus II segons selecció</w:t>
      </w:r>
    </w:p>
    <w:p w14:paraId="5638C5D8" w14:textId="77777777" w:rsidR="00D32594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7150D1">
        <w:rPr>
          <w:rFonts w:ascii="Arial" w:hAnsi="Arial" w:cs="Arial"/>
        </w:rPr>
        <w:t xml:space="preserve">Cable de 6 m integrat </w:t>
      </w:r>
    </w:p>
    <w:p w14:paraId="5B0AC4BC" w14:textId="77777777" w:rsidR="00D32594" w:rsidRPr="0061146D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61146D">
        <w:rPr>
          <w:rFonts w:ascii="Arial" w:hAnsi="Arial" w:cs="Arial"/>
        </w:rPr>
        <w:t>2 pedestal individual para Wallbox</w:t>
      </w:r>
      <w:r>
        <w:rPr>
          <w:rFonts w:ascii="Arial" w:hAnsi="Arial" w:cs="Arial"/>
        </w:rPr>
        <w:t xml:space="preserve"> de dimensions 1500x344x273mm en Aluminio 5754</w:t>
      </w:r>
    </w:p>
    <w:p w14:paraId="472A5543" w14:textId="77777777" w:rsidR="00D32594" w:rsidRPr="0061146D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61146D">
        <w:rPr>
          <w:rFonts w:ascii="Arial" w:hAnsi="Arial" w:cs="Arial"/>
        </w:rPr>
        <w:t xml:space="preserve">Control i configuració remota via Ethernet/3G </w:t>
      </w:r>
    </w:p>
    <w:p w14:paraId="3E15B392" w14:textId="77777777" w:rsidR="00D32594" w:rsidRPr="007150D1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>
        <w:rPr>
          <w:rFonts w:ascii="Arial" w:hAnsi="Arial" w:cs="Arial"/>
        </w:rPr>
        <w:t>Servidor Web integrat</w:t>
      </w:r>
    </w:p>
    <w:p w14:paraId="6196C5C6" w14:textId="77777777" w:rsidR="00D32594" w:rsidRPr="007150D1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7150D1">
        <w:rPr>
          <w:rFonts w:ascii="Arial" w:hAnsi="Arial" w:cs="Arial"/>
        </w:rPr>
        <w:t>Indicació d'estat per senyalització LED</w:t>
      </w:r>
    </w:p>
    <w:p w14:paraId="702E1FAF" w14:textId="77777777" w:rsidR="00D32594" w:rsidRPr="00F51C86" w:rsidRDefault="00D32594" w:rsidP="00D32594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F51C86">
        <w:rPr>
          <w:rFonts w:ascii="Arial" w:hAnsi="Arial" w:cs="Arial"/>
        </w:rPr>
        <w:t xml:space="preserve">Memòria emmagatzemament de dades i </w:t>
      </w:r>
      <w:r>
        <w:rPr>
          <w:rFonts w:ascii="Arial" w:hAnsi="Arial" w:cs="Arial"/>
        </w:rPr>
        <w:t>c</w:t>
      </w:r>
      <w:r w:rsidRPr="00F51C86">
        <w:rPr>
          <w:rFonts w:ascii="Arial" w:hAnsi="Arial" w:cs="Arial"/>
        </w:rPr>
        <w:t>ompatible amb protocol OCPP, XML, etc.</w:t>
      </w:r>
    </w:p>
    <w:p w14:paraId="348265D9" w14:textId="77777777" w:rsidR="00D32594" w:rsidRPr="007150D1" w:rsidRDefault="00D32594" w:rsidP="00D32594">
      <w:pPr>
        <w:numPr>
          <w:ilvl w:val="0"/>
          <w:numId w:val="12"/>
        </w:numPr>
        <w:spacing w:line="600" w:lineRule="auto"/>
        <w:ind w:right="-31"/>
        <w:jc w:val="both"/>
        <w:rPr>
          <w:rFonts w:ascii="Arial" w:hAnsi="Arial" w:cs="Arial"/>
        </w:rPr>
      </w:pPr>
      <w:r w:rsidRPr="007150D1">
        <w:rPr>
          <w:rFonts w:ascii="Arial" w:hAnsi="Arial" w:cs="Arial"/>
        </w:rPr>
        <w:t>Regulació de la potència de càrrega</w:t>
      </w:r>
    </w:p>
    <w:p w14:paraId="098A179E" w14:textId="77777777" w:rsidR="00D32594" w:rsidRPr="008B274E" w:rsidRDefault="00813B2D" w:rsidP="00D32594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50D5AD83">
          <v:line id="Line 4" o:spid="_x0000_s2160" style="position:absolute;left:0;text-align:left;z-index:251718656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D32594" w:rsidRPr="008B274E">
        <w:rPr>
          <w:rFonts w:ascii="Arial" w:hAnsi="Arial" w:cs="Arial"/>
          <w:b/>
          <w:bCs/>
        </w:rPr>
        <w:t>ESPECIFICACIONS TÈCNIQUES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119"/>
        <w:gridCol w:w="6236"/>
      </w:tblGrid>
      <w:tr w:rsidR="00D32594" w:rsidRPr="00056BC6" w14:paraId="3A7B1F74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1B8BD73" w14:textId="77777777" w:rsidR="00D32594" w:rsidRPr="00056BC6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Tensió de càrrega</w:t>
            </w:r>
            <w:r>
              <w:rPr>
                <w:rFonts w:ascii="Arial" w:hAnsi="Arial" w:cs="Arial"/>
                <w:b/>
                <w:bCs/>
              </w:rPr>
              <w:t xml:space="preserve"> i freqüència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7748AF54" w14:textId="77777777" w:rsidR="00D32594" w:rsidRPr="00056BC6" w:rsidRDefault="00D32594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 V a 50-60 Hz</w:t>
            </w:r>
          </w:p>
        </w:tc>
      </w:tr>
      <w:tr w:rsidR="00D32594" w:rsidRPr="00056BC6" w14:paraId="4E8AB432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0727B63" w14:textId="77777777" w:rsidR="00D32594" w:rsidRPr="00056BC6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Intensitat nominal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2F43B10" w14:textId="77777777" w:rsidR="00D32594" w:rsidRPr="00056BC6" w:rsidRDefault="00D32594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 A</w:t>
            </w:r>
          </w:p>
        </w:tc>
      </w:tr>
      <w:tr w:rsidR="00D32594" w:rsidRPr="00056BC6" w14:paraId="73094BDD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A2FC4C5" w14:textId="77777777" w:rsidR="00D32594" w:rsidRPr="00056BC6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Potència màxima mode 3 (AC)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59C94E7" w14:textId="77777777" w:rsidR="00D32594" w:rsidRPr="00056BC6" w:rsidRDefault="00D32594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7,4 kW</w:t>
            </w:r>
          </w:p>
        </w:tc>
      </w:tr>
      <w:tr w:rsidR="00D32594" w:rsidRPr="00056BC6" w14:paraId="6A0B31DA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6B05758" w14:textId="77777777" w:rsidR="00D32594" w:rsidRPr="00056BC6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Dimensions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7613A0C2" w14:textId="77777777" w:rsidR="00D32594" w:rsidRPr="00056BC6" w:rsidRDefault="00D32594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320x225x130 mm</w:t>
            </w:r>
          </w:p>
        </w:tc>
      </w:tr>
      <w:tr w:rsidR="00D32594" w:rsidRPr="00056BC6" w14:paraId="711FB6C4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A84704E" w14:textId="77777777" w:rsidR="00D32594" w:rsidRPr="003F54D7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Grau de protecció intempèrie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5D540B1" w14:textId="77777777" w:rsidR="00D32594" w:rsidRPr="00056BC6" w:rsidRDefault="00D32594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IP54</w:t>
            </w:r>
          </w:p>
        </w:tc>
      </w:tr>
      <w:tr w:rsidR="00D32594" w:rsidRPr="00056BC6" w14:paraId="529A198A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8B36FB1" w14:textId="77777777" w:rsidR="00D32594" w:rsidRPr="003F54D7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Grau de protecció mecànica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6D0C81F" w14:textId="77777777" w:rsidR="00D32594" w:rsidRPr="00056BC6" w:rsidRDefault="00D32594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IK10</w:t>
            </w:r>
          </w:p>
        </w:tc>
      </w:tr>
      <w:tr w:rsidR="00D32594" w:rsidRPr="00056BC6" w14:paraId="7F359A67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CD29986" w14:textId="77777777" w:rsidR="00D32594" w:rsidRPr="003F54D7" w:rsidRDefault="00D32594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Temperatura d’operació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6589414" w14:textId="77777777" w:rsidR="00D32594" w:rsidRPr="00056BC6" w:rsidRDefault="00D32594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-20  a  +50 ºC</w:t>
            </w:r>
          </w:p>
        </w:tc>
      </w:tr>
    </w:tbl>
    <w:p w14:paraId="46716B23" w14:textId="77777777" w:rsidR="00D32594" w:rsidRPr="002610A3" w:rsidRDefault="00D32594" w:rsidP="00D32594">
      <w:pPr>
        <w:ind w:right="-31"/>
        <w:jc w:val="both"/>
        <w:rPr>
          <w:rFonts w:ascii="Arial" w:hAnsi="Arial" w:cs="Arial"/>
        </w:rPr>
      </w:pPr>
    </w:p>
    <w:p w14:paraId="0827F22A" w14:textId="77777777" w:rsidR="00D32594" w:rsidRDefault="00D32594" w:rsidP="00D32594">
      <w:pPr>
        <w:numPr>
          <w:ilvl w:val="12"/>
          <w:numId w:val="0"/>
        </w:numPr>
        <w:spacing w:line="48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F</w:t>
      </w:r>
      <w:r w:rsidRPr="002610A3">
        <w:rPr>
          <w:rFonts w:ascii="Arial" w:hAnsi="Arial" w:cs="Arial"/>
          <w:b/>
          <w:bCs/>
          <w:u w:val="single"/>
        </w:rPr>
        <w:t>ABRICANT</w:t>
      </w:r>
      <w:r w:rsidRPr="002610A3">
        <w:rPr>
          <w:rFonts w:ascii="Arial" w:hAnsi="Arial" w:cs="Arial"/>
          <w:b/>
          <w:bCs/>
        </w:rPr>
        <w:tab/>
      </w:r>
      <w:r w:rsidRPr="002610A3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CIRCUTOR</w:t>
      </w:r>
    </w:p>
    <w:p w14:paraId="7F81DD91" w14:textId="77777777" w:rsidR="00D32594" w:rsidRDefault="00D32594" w:rsidP="00D32594">
      <w:pPr>
        <w:jc w:val="both"/>
        <w:rPr>
          <w:rFonts w:ascii="Arial" w:hAnsi="Arial" w:cs="Arial"/>
        </w:rPr>
      </w:pPr>
      <w:r w:rsidRPr="002610A3">
        <w:rPr>
          <w:rFonts w:ascii="Arial" w:hAnsi="Arial" w:cs="Arial"/>
          <w:b/>
          <w:bCs/>
          <w:u w:val="single"/>
        </w:rPr>
        <w:t>TIPUS</w:t>
      </w:r>
      <w:r w:rsidRPr="002610A3"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ab/>
        <w:t xml:space="preserve">RVE-WBMC-SMART-6M codi. V23032 toma tipo 2 </w:t>
      </w:r>
    </w:p>
    <w:p w14:paraId="49C8E0D1" w14:textId="77777777" w:rsidR="00ED5385" w:rsidRDefault="00ED5385" w:rsidP="008D3134">
      <w:pPr>
        <w:jc w:val="both"/>
        <w:rPr>
          <w:rFonts w:ascii="Arial" w:hAnsi="Arial" w:cs="Arial"/>
        </w:rPr>
        <w:sectPr w:rsidR="00ED5385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ED5385" w:rsidRPr="008C02C5" w14:paraId="3273D559" w14:textId="77777777" w:rsidTr="00EB1E89">
        <w:trPr>
          <w:trHeight w:val="284"/>
          <w:jc w:val="center"/>
        </w:trPr>
        <w:tc>
          <w:tcPr>
            <w:tcW w:w="9639" w:type="dxa"/>
            <w:gridSpan w:val="4"/>
            <w:shd w:val="clear" w:color="auto" w:fill="C6D9F1" w:themeFill="text2" w:themeFillTint="33"/>
            <w:vAlign w:val="center"/>
          </w:tcPr>
          <w:p w14:paraId="531A491E" w14:textId="77777777" w:rsidR="00ED5385" w:rsidRPr="008C02C5" w:rsidRDefault="00ED5385" w:rsidP="00EB1E89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ED5385" w:rsidRPr="008C02C5" w14:paraId="302FC375" w14:textId="77777777" w:rsidTr="00EB1E8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20CC7BD2" w14:textId="77777777" w:rsidR="00ED5385" w:rsidRPr="008C02C5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470" w:type="dxa"/>
          </w:tcPr>
          <w:p w14:paraId="5FB6DB83" w14:textId="77777777" w:rsidR="00ED5385" w:rsidRPr="008C02C5" w:rsidRDefault="00ED5385" w:rsidP="00EB1E89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36" w:type="dxa"/>
            <w:shd w:val="clear" w:color="auto" w:fill="E6E6E6"/>
          </w:tcPr>
          <w:p w14:paraId="05102196" w14:textId="77777777" w:rsidR="00ED5385" w:rsidRPr="008C02C5" w:rsidRDefault="00ED5385" w:rsidP="00EB1E89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517" w:type="dxa"/>
          </w:tcPr>
          <w:p w14:paraId="56E527AC" w14:textId="77777777" w:rsidR="00ED5385" w:rsidRPr="008C02C5" w:rsidRDefault="00ED5385" w:rsidP="00EB1E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16/03/2021</w:t>
            </w:r>
          </w:p>
        </w:tc>
      </w:tr>
      <w:tr w:rsidR="00ED5385" w:rsidRPr="008C02C5" w14:paraId="3D1126EE" w14:textId="77777777" w:rsidTr="00EB1E8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336A2E68" w14:textId="77777777" w:rsidR="00ED5385" w:rsidRPr="008C02C5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823" w:type="dxa"/>
            <w:gridSpan w:val="3"/>
          </w:tcPr>
          <w:p w14:paraId="0B830987" w14:textId="1E906BC2" w:rsidR="00ED5385" w:rsidRPr="008C02C5" w:rsidRDefault="00ED5385" w:rsidP="00EB1E89">
            <w:pPr>
              <w:jc w:val="both"/>
              <w:outlineLvl w:val="0"/>
              <w:rPr>
                <w:rFonts w:ascii="Arial" w:hAnsi="Arial" w:cs="Arial"/>
              </w:rPr>
            </w:pPr>
            <w:bookmarkStart w:id="107" w:name="_Toc162261993"/>
            <w:r>
              <w:rPr>
                <w:rFonts w:ascii="Arial" w:hAnsi="Arial" w:cs="Arial"/>
              </w:rPr>
              <w:t>CARREGADOR RÀPID DC VEHICLE ELÈCTRIC</w:t>
            </w:r>
            <w:bookmarkEnd w:id="107"/>
          </w:p>
        </w:tc>
      </w:tr>
      <w:tr w:rsidR="00ED5385" w:rsidRPr="008C02C5" w14:paraId="004D8323" w14:textId="77777777" w:rsidTr="00EB1E8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560F5CB7" w14:textId="77777777" w:rsidR="00ED5385" w:rsidRPr="008C02C5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823" w:type="dxa"/>
            <w:gridSpan w:val="3"/>
          </w:tcPr>
          <w:p w14:paraId="2664B3AC" w14:textId="77777777" w:rsidR="00ED5385" w:rsidRPr="008C02C5" w:rsidRDefault="00ED5385" w:rsidP="00EB1E89">
            <w:pPr>
              <w:jc w:val="both"/>
              <w:outlineLvl w:val="1"/>
              <w:rPr>
                <w:rFonts w:ascii="Arial" w:hAnsi="Arial" w:cs="Arial"/>
              </w:rPr>
            </w:pPr>
            <w:bookmarkStart w:id="108" w:name="_Toc162261994"/>
            <w:r>
              <w:rPr>
                <w:rFonts w:ascii="Arial" w:hAnsi="Arial" w:cs="Arial"/>
              </w:rPr>
              <w:t>CIRCUTOR</w:t>
            </w:r>
            <w:bookmarkEnd w:id="108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ED5385" w:rsidRPr="008C02C5" w14:paraId="16D814AD" w14:textId="77777777" w:rsidTr="00EB1E89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38AC8B4A" w14:textId="77777777" w:rsidR="00ED5385" w:rsidRPr="008C02C5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823" w:type="dxa"/>
            <w:gridSpan w:val="3"/>
          </w:tcPr>
          <w:p w14:paraId="4E686ADA" w14:textId="28423AC0" w:rsidR="00ED5385" w:rsidRPr="008C02C5" w:rsidRDefault="00ED5385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Càrrega de vehicles tipus 1 i 2 a mode 3 i 4 (</w:t>
            </w:r>
            <w:r w:rsidRPr="00456BFB">
              <w:rPr>
                <w:rFonts w:ascii="Arial" w:hAnsi="Arial" w:cs="Arial"/>
                <w:bCs/>
              </w:rPr>
              <w:t>IEC 61851</w:t>
            </w:r>
            <w:r>
              <w:rPr>
                <w:rFonts w:ascii="Arial" w:hAnsi="Arial" w:cs="Arial"/>
                <w:bCs/>
              </w:rPr>
              <w:t>)</w:t>
            </w:r>
          </w:p>
        </w:tc>
      </w:tr>
    </w:tbl>
    <w:p w14:paraId="36C46510" w14:textId="77777777" w:rsidR="00ED5385" w:rsidRDefault="00ED5385" w:rsidP="00ED5385">
      <w:pPr>
        <w:widowControl/>
        <w:spacing w:line="360" w:lineRule="auto"/>
        <w:jc w:val="both"/>
        <w:rPr>
          <w:rFonts w:ascii="Arial" w:hAnsi="Arial" w:cs="Arial"/>
        </w:rPr>
      </w:pPr>
    </w:p>
    <w:p w14:paraId="2765F90C" w14:textId="77777777" w:rsidR="00ED5385" w:rsidRPr="005B239D" w:rsidRDefault="00813B2D" w:rsidP="00ED5385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2D2670DC">
          <v:line id="_x0000_s2173" style="position:absolute;left:0;text-align:left;z-index:251735040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ED5385" w:rsidRPr="005B239D">
        <w:rPr>
          <w:rFonts w:ascii="Arial" w:hAnsi="Arial" w:cs="Arial"/>
          <w:b/>
          <w:bCs/>
        </w:rPr>
        <w:t>DESCRIPCIÓ</w:t>
      </w:r>
    </w:p>
    <w:p w14:paraId="7DB5D2D2" w14:textId="77777777" w:rsidR="00ED5385" w:rsidRPr="005B239D" w:rsidRDefault="00ED5385" w:rsidP="00ED5385">
      <w:pPr>
        <w:ind w:right="-31"/>
        <w:jc w:val="both"/>
        <w:rPr>
          <w:rFonts w:ascii="Arial" w:hAnsi="Arial" w:cs="Arial"/>
          <w:bCs/>
        </w:rPr>
      </w:pPr>
      <w:r w:rsidRPr="005B239D">
        <w:rPr>
          <w:rFonts w:ascii="Arial" w:hAnsi="Arial" w:cs="Arial"/>
          <w:bCs/>
        </w:rPr>
        <w:t xml:space="preserve">Carregador de vehicles elèctrics dissenyat respectant les directrius de la norma internacional IEC 61851, oferint la possibilitat de carregar vehicles en mode </w:t>
      </w:r>
      <w:r>
        <w:rPr>
          <w:rFonts w:ascii="Arial" w:hAnsi="Arial" w:cs="Arial"/>
          <w:bCs/>
        </w:rPr>
        <w:t xml:space="preserve">3 i </w:t>
      </w:r>
      <w:r w:rsidRPr="005B239D">
        <w:rPr>
          <w:rFonts w:ascii="Arial" w:hAnsi="Arial" w:cs="Arial"/>
          <w:bCs/>
        </w:rPr>
        <w:t>4 d'aquesta norma.</w:t>
      </w:r>
    </w:p>
    <w:p w14:paraId="4365C560" w14:textId="77777777" w:rsidR="00ED5385" w:rsidRPr="005B239D" w:rsidRDefault="00ED5385" w:rsidP="00ED5385">
      <w:pPr>
        <w:ind w:right="-31"/>
        <w:jc w:val="both"/>
        <w:rPr>
          <w:rFonts w:ascii="Arial" w:hAnsi="Arial" w:cs="Arial"/>
          <w:bCs/>
        </w:rPr>
      </w:pPr>
    </w:p>
    <w:p w14:paraId="3251D881" w14:textId="77777777" w:rsidR="00ED5385" w:rsidRPr="005B239D" w:rsidRDefault="00ED5385" w:rsidP="00ED5385">
      <w:pPr>
        <w:ind w:right="-31"/>
        <w:jc w:val="both"/>
        <w:rPr>
          <w:rFonts w:ascii="Arial" w:hAnsi="Arial" w:cs="Arial"/>
          <w:bCs/>
        </w:rPr>
      </w:pPr>
      <w:r w:rsidRPr="005B239D">
        <w:rPr>
          <w:rFonts w:ascii="Arial" w:hAnsi="Arial" w:cs="Arial"/>
          <w:bCs/>
        </w:rPr>
        <w:t>Permet realitzar la càrrega d’un vehicle connectat en corrent continua, amb el connector CCS Comb</w:t>
      </w:r>
      <w:r>
        <w:rPr>
          <w:rFonts w:ascii="Arial" w:hAnsi="Arial" w:cs="Arial"/>
          <w:bCs/>
        </w:rPr>
        <w:t>o 2 o amb el connector CHAdeMO, o be un connector en corrent alterna tipus 2.</w:t>
      </w:r>
    </w:p>
    <w:p w14:paraId="08EBA488" w14:textId="77777777" w:rsidR="00ED5385" w:rsidRPr="005B239D" w:rsidRDefault="00ED5385" w:rsidP="00ED5385">
      <w:pPr>
        <w:ind w:right="-31"/>
        <w:jc w:val="both"/>
        <w:rPr>
          <w:rFonts w:ascii="Arial" w:hAnsi="Arial" w:cs="Arial"/>
        </w:rPr>
      </w:pPr>
    </w:p>
    <w:p w14:paraId="5313BCD0" w14:textId="77777777" w:rsidR="00ED5385" w:rsidRPr="005B239D" w:rsidRDefault="00813B2D" w:rsidP="00ED5385">
      <w:pPr>
        <w:widowControl/>
        <w:spacing w:line="720" w:lineRule="auto"/>
        <w:jc w:val="both"/>
        <w:rPr>
          <w:rFonts w:ascii="Arial" w:hAnsi="Arial" w:cs="Arial"/>
          <w:b/>
          <w:bCs/>
        </w:rPr>
      </w:pPr>
      <w:r>
        <w:rPr>
          <w:noProof/>
        </w:rPr>
        <w:pict w14:anchorId="332BDDAA">
          <v:line id="_x0000_s2171" style="position:absolute;left:0;text-align:left;z-index:251732992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ED5385" w:rsidRPr="005B239D">
        <w:rPr>
          <w:rFonts w:ascii="Arial" w:hAnsi="Arial" w:cs="Arial"/>
          <w:b/>
          <w:bCs/>
        </w:rPr>
        <w:t>CARACTERÍSTIQUES</w:t>
      </w:r>
    </w:p>
    <w:p w14:paraId="373F5560" w14:textId="77777777" w:rsidR="00ED5385" w:rsidRPr="005B239D" w:rsidRDefault="00ED5385" w:rsidP="00ED5385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 xml:space="preserve">Recàrrega en mode </w:t>
      </w:r>
      <w:r>
        <w:rPr>
          <w:rFonts w:ascii="Arial" w:hAnsi="Arial" w:cs="Arial"/>
        </w:rPr>
        <w:t xml:space="preserve">3 i </w:t>
      </w:r>
      <w:r w:rsidRPr="005B239D">
        <w:rPr>
          <w:rFonts w:ascii="Arial" w:hAnsi="Arial" w:cs="Arial"/>
        </w:rPr>
        <w:t>4</w:t>
      </w:r>
    </w:p>
    <w:p w14:paraId="13BB073D" w14:textId="77777777" w:rsidR="00ED5385" w:rsidRPr="005B239D" w:rsidRDefault="00ED5385" w:rsidP="00ED5385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Display LCD multi-idioma</w:t>
      </w:r>
      <w:r>
        <w:rPr>
          <w:rFonts w:ascii="Arial" w:hAnsi="Arial" w:cs="Arial"/>
        </w:rPr>
        <w:t>, i</w:t>
      </w:r>
      <w:r w:rsidRPr="005B239D">
        <w:rPr>
          <w:rFonts w:ascii="Arial" w:hAnsi="Arial" w:cs="Arial"/>
        </w:rPr>
        <w:t>ndicació d'estat per senyalització LED</w:t>
      </w:r>
      <w:r>
        <w:rPr>
          <w:rFonts w:ascii="Arial" w:hAnsi="Arial" w:cs="Arial"/>
        </w:rPr>
        <w:t xml:space="preserve"> i aturada d’emergència</w:t>
      </w:r>
    </w:p>
    <w:p w14:paraId="09116DF4" w14:textId="77777777" w:rsidR="00ED5385" w:rsidRPr="005B239D" w:rsidRDefault="00ED5385" w:rsidP="00ED5385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 xml:space="preserve">Nombre total de connectors: </w:t>
      </w:r>
      <w:r>
        <w:rPr>
          <w:rFonts w:ascii="Arial" w:hAnsi="Arial" w:cs="Arial"/>
        </w:rPr>
        <w:t>3</w:t>
      </w:r>
    </w:p>
    <w:p w14:paraId="7CB3E55B" w14:textId="77777777" w:rsidR="00ED5385" w:rsidRPr="008B274E" w:rsidRDefault="00ED5385" w:rsidP="00ED5385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8B274E">
        <w:rPr>
          <w:rFonts w:ascii="Arial" w:hAnsi="Arial" w:cs="Arial"/>
        </w:rPr>
        <w:t xml:space="preserve">1 x CHAdeMo </w:t>
      </w:r>
      <w:r>
        <w:rPr>
          <w:rFonts w:ascii="Arial" w:hAnsi="Arial" w:cs="Arial"/>
        </w:rPr>
        <w:t>(5</w:t>
      </w:r>
      <w:r w:rsidRPr="008B274E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</w:t>
      </w:r>
      <w:r w:rsidRPr="008B274E">
        <w:rPr>
          <w:rFonts w:ascii="Arial" w:hAnsi="Arial" w:cs="Arial"/>
        </w:rPr>
        <w:t>manega)</w:t>
      </w:r>
      <w:r>
        <w:rPr>
          <w:rFonts w:ascii="Arial" w:hAnsi="Arial" w:cs="Arial"/>
        </w:rPr>
        <w:t xml:space="preserve"> </w:t>
      </w:r>
      <w:r w:rsidRPr="008B274E">
        <w:rPr>
          <w:rFonts w:ascii="Arial" w:hAnsi="Arial" w:cs="Arial"/>
        </w:rPr>
        <w:t>+ 1 x Combo 2 (5 m</w:t>
      </w:r>
      <w:r>
        <w:rPr>
          <w:rFonts w:ascii="Arial" w:hAnsi="Arial" w:cs="Arial"/>
        </w:rPr>
        <w:t>.</w:t>
      </w:r>
      <w:r w:rsidRPr="008B274E">
        <w:rPr>
          <w:rFonts w:ascii="Arial" w:hAnsi="Arial" w:cs="Arial"/>
        </w:rPr>
        <w:t>manega)</w:t>
      </w:r>
      <w:r>
        <w:rPr>
          <w:rFonts w:ascii="Arial" w:hAnsi="Arial" w:cs="Arial"/>
        </w:rPr>
        <w:t xml:space="preserve"> </w:t>
      </w:r>
      <w:r w:rsidRPr="008B274E">
        <w:rPr>
          <w:rFonts w:ascii="Arial" w:hAnsi="Arial" w:cs="Arial"/>
        </w:rPr>
        <w:t>+ 1 x tipus II (5 m manega)</w:t>
      </w:r>
    </w:p>
    <w:p w14:paraId="1C72CB59" w14:textId="77777777" w:rsidR="00ED5385" w:rsidRPr="005B239D" w:rsidRDefault="00ED5385" w:rsidP="00ED5385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Control i configuració local via RS-485</w:t>
      </w:r>
      <w:r>
        <w:rPr>
          <w:rFonts w:ascii="Arial" w:hAnsi="Arial" w:cs="Arial"/>
        </w:rPr>
        <w:t xml:space="preserve"> i c</w:t>
      </w:r>
      <w:r w:rsidRPr="005B239D">
        <w:rPr>
          <w:rFonts w:ascii="Arial" w:hAnsi="Arial" w:cs="Arial"/>
        </w:rPr>
        <w:t>ompatible amb protocol OCPP</w:t>
      </w:r>
    </w:p>
    <w:p w14:paraId="7AEFCF66" w14:textId="77777777" w:rsidR="00ED5385" w:rsidRPr="005B239D" w:rsidRDefault="00ED5385" w:rsidP="00ED5385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Control i configuració remota via Ethernet/3G</w:t>
      </w:r>
    </w:p>
    <w:p w14:paraId="5CF4737D" w14:textId="77777777" w:rsidR="00ED5385" w:rsidRPr="005B239D" w:rsidRDefault="00ED5385" w:rsidP="00ED5385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Composició i acabat: acer inoxidable i alumini anoditzat, amb pintura antigraffiti</w:t>
      </w:r>
      <w:r>
        <w:rPr>
          <w:rFonts w:ascii="Arial" w:hAnsi="Arial" w:cs="Arial"/>
        </w:rPr>
        <w:t>.</w:t>
      </w:r>
      <w:r w:rsidRPr="005B239D">
        <w:rPr>
          <w:rFonts w:ascii="Arial" w:hAnsi="Arial" w:cs="Arial"/>
        </w:rPr>
        <w:t xml:space="preserve"> </w:t>
      </w:r>
    </w:p>
    <w:p w14:paraId="28FF70EE" w14:textId="77777777" w:rsidR="00ED5385" w:rsidRPr="005B239D" w:rsidRDefault="00ED5385" w:rsidP="00ED5385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Software consulta i gestió</w:t>
      </w:r>
      <w:r>
        <w:rPr>
          <w:rFonts w:ascii="Arial" w:hAnsi="Arial" w:cs="Arial"/>
        </w:rPr>
        <w:t>, així com</w:t>
      </w:r>
      <w:r w:rsidRPr="005B239D">
        <w:rPr>
          <w:rFonts w:ascii="Arial" w:hAnsi="Arial" w:cs="Arial"/>
        </w:rPr>
        <w:t xml:space="preserve"> mesura de potència i energia</w:t>
      </w:r>
      <w:r>
        <w:rPr>
          <w:rFonts w:ascii="Arial" w:hAnsi="Arial" w:cs="Arial"/>
        </w:rPr>
        <w:t xml:space="preserve"> (MID)</w:t>
      </w:r>
    </w:p>
    <w:p w14:paraId="6A9C313A" w14:textId="77777777" w:rsidR="00ED5385" w:rsidRPr="005B239D" w:rsidRDefault="00ED5385" w:rsidP="00ED5385">
      <w:pPr>
        <w:widowControl/>
        <w:spacing w:line="360" w:lineRule="auto"/>
        <w:jc w:val="both"/>
        <w:rPr>
          <w:rFonts w:ascii="Arial" w:hAnsi="Arial" w:cs="Arial"/>
        </w:rPr>
      </w:pPr>
    </w:p>
    <w:p w14:paraId="051964F3" w14:textId="77777777" w:rsidR="00ED5385" w:rsidRPr="005B239D" w:rsidRDefault="00813B2D" w:rsidP="00ED5385">
      <w:pPr>
        <w:widowControl/>
        <w:spacing w:line="72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34E380BA">
          <v:line id="_x0000_s2170" style="position:absolute;left:0;text-align:left;z-index:251731968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ED5385" w:rsidRPr="005B239D">
        <w:rPr>
          <w:rFonts w:ascii="Arial" w:hAnsi="Arial" w:cs="Arial"/>
          <w:b/>
          <w:bCs/>
        </w:rPr>
        <w:t>ESPECIFICACIONS TÈCNIQUES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544"/>
        <w:gridCol w:w="5811"/>
      </w:tblGrid>
      <w:tr w:rsidR="00ED5385" w:rsidRPr="005B239D" w14:paraId="5B437E6E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A4280D0" w14:textId="77777777" w:rsidR="00ED5385" w:rsidRPr="005B239D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Tensió</w:t>
            </w:r>
            <w:r>
              <w:rPr>
                <w:rFonts w:ascii="Arial" w:hAnsi="Arial" w:cs="Arial"/>
                <w:b/>
                <w:bCs/>
              </w:rPr>
              <w:t xml:space="preserve">  i freqüència</w:t>
            </w:r>
            <w:r w:rsidRPr="005B239D">
              <w:rPr>
                <w:rFonts w:ascii="Arial" w:hAnsi="Arial" w:cs="Arial"/>
                <w:b/>
                <w:bCs/>
              </w:rPr>
              <w:t xml:space="preserve"> de càrrega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45490CB" w14:textId="77777777" w:rsidR="00ED5385" w:rsidRPr="005B239D" w:rsidRDefault="00ED5385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400 V</w:t>
            </w:r>
            <w:r>
              <w:rPr>
                <w:rFonts w:ascii="Arial" w:hAnsi="Arial" w:cs="Arial"/>
              </w:rPr>
              <w:t xml:space="preserve"> a 50 Hz</w:t>
            </w:r>
          </w:p>
        </w:tc>
      </w:tr>
      <w:tr w:rsidR="00ED5385" w:rsidRPr="005B239D" w14:paraId="42E188E0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7563520" w14:textId="77777777" w:rsidR="00ED5385" w:rsidRPr="005B239D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Intensitat nominal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140ED6E" w14:textId="77777777" w:rsidR="00ED5385" w:rsidRPr="005B239D" w:rsidRDefault="00ED5385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Pr="005B239D">
              <w:rPr>
                <w:rFonts w:ascii="Arial" w:hAnsi="Arial" w:cs="Arial"/>
              </w:rPr>
              <w:t xml:space="preserve"> A</w:t>
            </w:r>
          </w:p>
        </w:tc>
      </w:tr>
      <w:tr w:rsidR="00ED5385" w:rsidRPr="005B239D" w14:paraId="2DD8942B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14CD323" w14:textId="77777777" w:rsidR="00ED5385" w:rsidRPr="005B239D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Potència màxima mode 4 (DC)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B4CD6C8" w14:textId="77777777" w:rsidR="00ED5385" w:rsidRPr="005B239D" w:rsidRDefault="00ED5385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Pr="005B239D">
              <w:rPr>
                <w:rFonts w:ascii="Arial" w:hAnsi="Arial" w:cs="Arial"/>
              </w:rPr>
              <w:t xml:space="preserve"> kW</w:t>
            </w:r>
          </w:p>
        </w:tc>
      </w:tr>
      <w:tr w:rsidR="00ED5385" w:rsidRPr="005B239D" w14:paraId="1A93A005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8B90378" w14:textId="77777777" w:rsidR="00ED5385" w:rsidRPr="005B239D" w:rsidRDefault="00ED5385" w:rsidP="00EB1E8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Potència màxima mode 3 </w:t>
            </w:r>
            <w:r w:rsidRPr="005B239D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5B239D">
              <w:rPr>
                <w:rFonts w:ascii="Arial" w:hAnsi="Arial" w:cs="Arial"/>
                <w:b/>
                <w:bCs/>
              </w:rPr>
              <w:t>C)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CC7083C" w14:textId="77777777" w:rsidR="00ED5385" w:rsidRDefault="00ED5385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 KW</w:t>
            </w:r>
          </w:p>
        </w:tc>
      </w:tr>
      <w:tr w:rsidR="00ED5385" w:rsidRPr="005B239D" w14:paraId="70541C37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C6E9877" w14:textId="77777777" w:rsidR="00ED5385" w:rsidRPr="005B239D" w:rsidRDefault="00ED5385" w:rsidP="00EB1E8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</w:t>
            </w:r>
            <w:r w:rsidRPr="005B239D">
              <w:rPr>
                <w:rFonts w:ascii="Arial" w:hAnsi="Arial" w:cs="Arial"/>
                <w:b/>
                <w:bCs/>
              </w:rPr>
              <w:t>rotecció intempèrie</w:t>
            </w:r>
            <w:r>
              <w:rPr>
                <w:rFonts w:ascii="Arial" w:hAnsi="Arial" w:cs="Arial"/>
                <w:b/>
                <w:bCs/>
              </w:rPr>
              <w:t xml:space="preserve"> i mecànica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9DBCCFF" w14:textId="77777777" w:rsidR="00ED5385" w:rsidRPr="005B239D" w:rsidRDefault="00ED5385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IP54</w:t>
            </w:r>
            <w:r>
              <w:rPr>
                <w:rFonts w:ascii="Arial" w:hAnsi="Arial" w:cs="Arial"/>
              </w:rPr>
              <w:t xml:space="preserve"> i IK10</w:t>
            </w:r>
          </w:p>
        </w:tc>
      </w:tr>
      <w:tr w:rsidR="00ED5385" w:rsidRPr="005B239D" w14:paraId="5F724DDA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5CB520E" w14:textId="77777777" w:rsidR="00ED5385" w:rsidRPr="005B239D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Grau de protecció mecànica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417C877" w14:textId="77777777" w:rsidR="00ED5385" w:rsidRPr="005B239D" w:rsidRDefault="00ED5385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IK10</w:t>
            </w:r>
          </w:p>
        </w:tc>
      </w:tr>
      <w:tr w:rsidR="00ED5385" w:rsidRPr="005B239D" w14:paraId="0D9A7604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F218F1E" w14:textId="77777777" w:rsidR="00ED5385" w:rsidRPr="005B239D" w:rsidRDefault="00ED5385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Temperatura d’operació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57C5375" w14:textId="77777777" w:rsidR="00ED5385" w:rsidRPr="005B239D" w:rsidRDefault="00ED5385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-30  a  +50 ºC</w:t>
            </w:r>
          </w:p>
        </w:tc>
      </w:tr>
    </w:tbl>
    <w:p w14:paraId="79AE2801" w14:textId="77777777" w:rsidR="00ED5385" w:rsidRPr="005B239D" w:rsidRDefault="00ED5385" w:rsidP="00ED5385">
      <w:pPr>
        <w:ind w:right="-31"/>
        <w:jc w:val="both"/>
        <w:rPr>
          <w:rFonts w:ascii="Arial" w:hAnsi="Arial" w:cs="Arial"/>
        </w:rPr>
      </w:pPr>
    </w:p>
    <w:p w14:paraId="2941A32E" w14:textId="77777777" w:rsidR="00ED5385" w:rsidRPr="005B239D" w:rsidRDefault="00ED5385" w:rsidP="00ED5385">
      <w:pPr>
        <w:ind w:right="-31"/>
        <w:jc w:val="both"/>
        <w:rPr>
          <w:rFonts w:ascii="Arial" w:hAnsi="Arial" w:cs="Arial"/>
        </w:rPr>
      </w:pPr>
    </w:p>
    <w:p w14:paraId="561DD614" w14:textId="77777777" w:rsidR="00ED5385" w:rsidRPr="005B239D" w:rsidRDefault="00ED5385" w:rsidP="00ED5385">
      <w:pPr>
        <w:numPr>
          <w:ilvl w:val="12"/>
          <w:numId w:val="0"/>
        </w:numPr>
        <w:ind w:left="284" w:hanging="284"/>
        <w:jc w:val="both"/>
        <w:rPr>
          <w:rFonts w:ascii="Arial" w:hAnsi="Arial" w:cs="Arial"/>
          <w:b/>
          <w:u w:val="single"/>
        </w:rPr>
      </w:pPr>
      <w:r w:rsidRPr="005B239D">
        <w:rPr>
          <w:rFonts w:ascii="Arial" w:hAnsi="Arial" w:cs="Arial"/>
          <w:b/>
          <w:bCs/>
          <w:u w:val="single"/>
        </w:rPr>
        <w:t>FABRICANT</w:t>
      </w:r>
      <w:r w:rsidRPr="005B239D">
        <w:rPr>
          <w:rFonts w:ascii="Arial" w:hAnsi="Arial" w:cs="Arial"/>
          <w:b/>
          <w:bCs/>
        </w:rPr>
        <w:tab/>
      </w:r>
      <w:r w:rsidRPr="005B239D">
        <w:rPr>
          <w:rFonts w:ascii="Arial" w:hAnsi="Arial" w:cs="Arial"/>
          <w:b/>
          <w:bCs/>
        </w:rPr>
        <w:tab/>
      </w:r>
      <w:r w:rsidRPr="005B239D">
        <w:rPr>
          <w:rFonts w:ascii="Arial" w:hAnsi="Arial" w:cs="Arial"/>
        </w:rPr>
        <w:t xml:space="preserve">Circutor, Keywatt </w:t>
      </w:r>
      <w:r w:rsidRPr="005B239D">
        <w:rPr>
          <w:rFonts w:ascii="Arial" w:hAnsi="Arial" w:cs="Arial"/>
          <w:bCs/>
        </w:rPr>
        <w:t>o similar</w:t>
      </w:r>
    </w:p>
    <w:p w14:paraId="51AAAA36" w14:textId="77777777" w:rsidR="00ED5385" w:rsidRPr="005B239D" w:rsidRDefault="00ED5385" w:rsidP="00ED5385">
      <w:pPr>
        <w:jc w:val="both"/>
        <w:rPr>
          <w:rFonts w:ascii="Arial" w:hAnsi="Arial" w:cs="Arial"/>
          <w:bCs/>
        </w:rPr>
      </w:pPr>
    </w:p>
    <w:p w14:paraId="1B50B781" w14:textId="77777777" w:rsidR="00ED5385" w:rsidRDefault="00ED5385" w:rsidP="00ED5385">
      <w:pPr>
        <w:numPr>
          <w:ilvl w:val="12"/>
          <w:numId w:val="0"/>
        </w:numPr>
        <w:ind w:left="284" w:hanging="284"/>
        <w:jc w:val="both"/>
        <w:rPr>
          <w:rFonts w:ascii="Arial" w:hAnsi="Arial" w:cs="Arial"/>
          <w:bCs/>
        </w:rPr>
      </w:pPr>
      <w:r w:rsidRPr="005B239D">
        <w:rPr>
          <w:rFonts w:ascii="Arial" w:hAnsi="Arial" w:cs="Arial"/>
          <w:b/>
          <w:bCs/>
          <w:u w:val="single"/>
        </w:rPr>
        <w:t>TIPUS</w:t>
      </w:r>
      <w:r w:rsidRPr="005B239D"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Raption DC 50 kW, </w:t>
      </w:r>
      <w:r>
        <w:rPr>
          <w:rFonts w:ascii="Arial" w:hAnsi="Arial" w:cs="Arial"/>
        </w:rPr>
        <w:t xml:space="preserve">PULSE QC50 Slim – 3 o </w:t>
      </w:r>
      <w:r>
        <w:rPr>
          <w:rFonts w:ascii="Arial" w:hAnsi="Arial" w:cs="Arial"/>
          <w:bCs/>
        </w:rPr>
        <w:t>similar</w:t>
      </w:r>
    </w:p>
    <w:p w14:paraId="029C9A32" w14:textId="77777777" w:rsidR="00ED5385" w:rsidRPr="002610A3" w:rsidRDefault="00ED5385" w:rsidP="00ED5385">
      <w:pPr>
        <w:numPr>
          <w:ilvl w:val="12"/>
          <w:numId w:val="0"/>
        </w:numPr>
        <w:jc w:val="both"/>
        <w:rPr>
          <w:rFonts w:ascii="Arial" w:hAnsi="Arial" w:cs="Arial"/>
          <w:bCs/>
        </w:rPr>
      </w:pPr>
    </w:p>
    <w:p w14:paraId="63765DF8" w14:textId="4EFFE7AE" w:rsidR="00ED5385" w:rsidRDefault="00ED5385" w:rsidP="008D3134">
      <w:pPr>
        <w:jc w:val="both"/>
        <w:rPr>
          <w:rFonts w:ascii="Arial" w:hAnsi="Arial" w:cs="Arial"/>
        </w:rPr>
      </w:pPr>
    </w:p>
    <w:p w14:paraId="4A67F054" w14:textId="107B927F" w:rsidR="00ED5385" w:rsidRDefault="00ED5385" w:rsidP="008D3134">
      <w:pPr>
        <w:jc w:val="both"/>
        <w:rPr>
          <w:rFonts w:ascii="Arial" w:hAnsi="Arial" w:cs="Arial"/>
        </w:rPr>
      </w:pPr>
    </w:p>
    <w:p w14:paraId="6FAFCCA7" w14:textId="464B1D8D" w:rsidR="00ED5385" w:rsidRDefault="00ED5385" w:rsidP="008D3134">
      <w:pPr>
        <w:jc w:val="both"/>
        <w:rPr>
          <w:rFonts w:ascii="Arial" w:hAnsi="Arial" w:cs="Arial"/>
        </w:rPr>
      </w:pPr>
    </w:p>
    <w:p w14:paraId="4AB97FDE" w14:textId="496B32BA" w:rsidR="00ED5385" w:rsidRDefault="00ED5385" w:rsidP="008D3134">
      <w:pPr>
        <w:jc w:val="both"/>
        <w:rPr>
          <w:rFonts w:ascii="Arial" w:hAnsi="Arial" w:cs="Arial"/>
        </w:rPr>
      </w:pPr>
    </w:p>
    <w:p w14:paraId="3085E38F" w14:textId="77777777" w:rsidR="00ED5385" w:rsidRDefault="00ED5385" w:rsidP="008D3134">
      <w:pPr>
        <w:jc w:val="both"/>
        <w:rPr>
          <w:rFonts w:ascii="Arial" w:hAnsi="Arial" w:cs="Arial"/>
        </w:rPr>
      </w:pPr>
    </w:p>
    <w:p w14:paraId="07DBB2C7" w14:textId="77777777" w:rsidR="004D599E" w:rsidRDefault="004D599E" w:rsidP="008D3134">
      <w:pPr>
        <w:jc w:val="both"/>
        <w:rPr>
          <w:rFonts w:ascii="Arial" w:hAnsi="Arial" w:cs="Arial"/>
        </w:rPr>
        <w:sectPr w:rsidR="004D599E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4D599E" w:rsidRPr="008C02C5" w14:paraId="49ECAB05" w14:textId="77777777" w:rsidTr="004D599E">
        <w:trPr>
          <w:trHeight w:val="284"/>
          <w:jc w:val="center"/>
        </w:trPr>
        <w:tc>
          <w:tcPr>
            <w:tcW w:w="9639" w:type="dxa"/>
            <w:gridSpan w:val="4"/>
            <w:shd w:val="clear" w:color="auto" w:fill="C6D9F1" w:themeFill="text2" w:themeFillTint="33"/>
            <w:vAlign w:val="center"/>
          </w:tcPr>
          <w:p w14:paraId="706E1370" w14:textId="77777777" w:rsidR="004D599E" w:rsidRPr="008C02C5" w:rsidRDefault="004D599E" w:rsidP="00EB1E89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4D599E" w:rsidRPr="008C02C5" w14:paraId="3AE8ECE7" w14:textId="77777777" w:rsidTr="004D599E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1769B80F" w14:textId="77777777" w:rsidR="004D599E" w:rsidRPr="008C02C5" w:rsidRDefault="004D599E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470" w:type="dxa"/>
          </w:tcPr>
          <w:p w14:paraId="4DC6D7BD" w14:textId="77777777" w:rsidR="004D599E" w:rsidRPr="008C02C5" w:rsidRDefault="004D599E" w:rsidP="00EB1E89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36" w:type="dxa"/>
            <w:shd w:val="clear" w:color="auto" w:fill="E6E6E6"/>
          </w:tcPr>
          <w:p w14:paraId="604F41A7" w14:textId="77777777" w:rsidR="004D599E" w:rsidRPr="008C02C5" w:rsidRDefault="004D599E" w:rsidP="00EB1E89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517" w:type="dxa"/>
          </w:tcPr>
          <w:p w14:paraId="5B969542" w14:textId="77777777" w:rsidR="004D599E" w:rsidRPr="008C02C5" w:rsidRDefault="004D599E" w:rsidP="00EB1E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16/03/2021</w:t>
            </w:r>
          </w:p>
        </w:tc>
      </w:tr>
      <w:tr w:rsidR="004D599E" w:rsidRPr="008C02C5" w14:paraId="491AC3CD" w14:textId="77777777" w:rsidTr="004D599E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14D5314A" w14:textId="77777777" w:rsidR="004D599E" w:rsidRPr="008C02C5" w:rsidRDefault="004D599E" w:rsidP="004D599E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823" w:type="dxa"/>
            <w:gridSpan w:val="3"/>
          </w:tcPr>
          <w:p w14:paraId="51D08F6A" w14:textId="49B63D83" w:rsidR="004D599E" w:rsidRPr="008C02C5" w:rsidRDefault="004D599E" w:rsidP="004D599E">
            <w:pPr>
              <w:jc w:val="both"/>
              <w:outlineLvl w:val="0"/>
              <w:rPr>
                <w:rFonts w:ascii="Arial" w:hAnsi="Arial" w:cs="Arial"/>
              </w:rPr>
            </w:pPr>
            <w:bookmarkStart w:id="109" w:name="_Toc162261995"/>
            <w:r>
              <w:rPr>
                <w:rFonts w:ascii="Arial" w:hAnsi="Arial" w:cs="Arial"/>
              </w:rPr>
              <w:t>CARREGADOR SEMI-RÀPID DC VEHICLE ELÈCTRIC</w:t>
            </w:r>
            <w:bookmarkEnd w:id="109"/>
            <w:r>
              <w:rPr>
                <w:rFonts w:ascii="Arial" w:hAnsi="Arial" w:cs="Arial"/>
              </w:rPr>
              <w:t xml:space="preserve"> </w:t>
            </w:r>
          </w:p>
        </w:tc>
      </w:tr>
      <w:tr w:rsidR="004D599E" w:rsidRPr="008C02C5" w14:paraId="536CB7B1" w14:textId="77777777" w:rsidTr="004D599E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22D677B3" w14:textId="77777777" w:rsidR="004D599E" w:rsidRPr="008C02C5" w:rsidRDefault="004D599E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823" w:type="dxa"/>
            <w:gridSpan w:val="3"/>
          </w:tcPr>
          <w:p w14:paraId="18BADAE8" w14:textId="77777777" w:rsidR="004D599E" w:rsidRPr="008C02C5" w:rsidRDefault="004D599E" w:rsidP="00EB1E89">
            <w:pPr>
              <w:jc w:val="both"/>
              <w:outlineLvl w:val="1"/>
              <w:rPr>
                <w:rFonts w:ascii="Arial" w:hAnsi="Arial" w:cs="Arial"/>
              </w:rPr>
            </w:pPr>
            <w:bookmarkStart w:id="110" w:name="_Toc162261996"/>
            <w:r>
              <w:rPr>
                <w:rFonts w:ascii="Arial" w:hAnsi="Arial" w:cs="Arial"/>
              </w:rPr>
              <w:t>CIRCUTOR</w:t>
            </w:r>
            <w:bookmarkEnd w:id="110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4D599E" w:rsidRPr="008C02C5" w14:paraId="4444621B" w14:textId="77777777" w:rsidTr="004D599E">
        <w:trPr>
          <w:trHeight w:val="227"/>
          <w:jc w:val="center"/>
        </w:trPr>
        <w:tc>
          <w:tcPr>
            <w:tcW w:w="1816" w:type="dxa"/>
            <w:shd w:val="clear" w:color="auto" w:fill="E6E6E6"/>
          </w:tcPr>
          <w:p w14:paraId="0CCFF119" w14:textId="77777777" w:rsidR="004D599E" w:rsidRPr="008C02C5" w:rsidRDefault="004D599E" w:rsidP="004D599E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823" w:type="dxa"/>
            <w:gridSpan w:val="3"/>
          </w:tcPr>
          <w:p w14:paraId="2060FFDC" w14:textId="16C9B66C" w:rsidR="004D599E" w:rsidRPr="008C02C5" w:rsidRDefault="004D599E" w:rsidP="004D59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Càrrega de vehicles tipus 1 i 2 a mode 3 i 4 (</w:t>
            </w:r>
            <w:r w:rsidRPr="00456BFB">
              <w:rPr>
                <w:rFonts w:ascii="Arial" w:hAnsi="Arial" w:cs="Arial"/>
                <w:bCs/>
              </w:rPr>
              <w:t>IEC 61851</w:t>
            </w:r>
            <w:r>
              <w:rPr>
                <w:rFonts w:ascii="Arial" w:hAnsi="Arial" w:cs="Arial"/>
                <w:bCs/>
              </w:rPr>
              <w:t>)</w:t>
            </w:r>
          </w:p>
        </w:tc>
      </w:tr>
    </w:tbl>
    <w:p w14:paraId="7AEFC185" w14:textId="77777777" w:rsidR="004D599E" w:rsidRPr="008C02C5" w:rsidRDefault="004D599E" w:rsidP="004D599E">
      <w:pPr>
        <w:widowControl/>
        <w:spacing w:line="360" w:lineRule="auto"/>
        <w:jc w:val="both"/>
        <w:rPr>
          <w:rFonts w:ascii="Arial" w:hAnsi="Arial" w:cs="Arial"/>
        </w:rPr>
      </w:pPr>
    </w:p>
    <w:p w14:paraId="5AE00932" w14:textId="77777777" w:rsidR="004D599E" w:rsidRPr="008B274E" w:rsidRDefault="00813B2D" w:rsidP="004D599E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3AC0364B">
          <v:line id="_x0000_s2169" style="position:absolute;left:0;text-align:left;z-index:251729920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4D599E" w:rsidRPr="008B274E">
        <w:rPr>
          <w:rFonts w:ascii="Arial" w:hAnsi="Arial" w:cs="Arial"/>
          <w:b/>
          <w:bCs/>
        </w:rPr>
        <w:t>DESCRIPCIÓ</w:t>
      </w:r>
    </w:p>
    <w:p w14:paraId="5BCD8BAD" w14:textId="77777777" w:rsidR="004D599E" w:rsidRPr="005B239D" w:rsidRDefault="004D599E" w:rsidP="004D599E">
      <w:pPr>
        <w:ind w:right="-31"/>
        <w:jc w:val="both"/>
        <w:rPr>
          <w:rFonts w:ascii="Arial" w:hAnsi="Arial" w:cs="Arial"/>
          <w:bCs/>
        </w:rPr>
      </w:pPr>
      <w:r w:rsidRPr="005B239D">
        <w:rPr>
          <w:rFonts w:ascii="Arial" w:hAnsi="Arial" w:cs="Arial"/>
          <w:bCs/>
        </w:rPr>
        <w:t xml:space="preserve">Carregador de vehicles elèctrics dissenyat respectant les directrius de la norma internacional IEC 61851, oferint la possibilitat de carregar vehicles en mode </w:t>
      </w:r>
      <w:r>
        <w:rPr>
          <w:rFonts w:ascii="Arial" w:hAnsi="Arial" w:cs="Arial"/>
          <w:bCs/>
        </w:rPr>
        <w:t xml:space="preserve">3 i </w:t>
      </w:r>
      <w:r w:rsidRPr="005B239D">
        <w:rPr>
          <w:rFonts w:ascii="Arial" w:hAnsi="Arial" w:cs="Arial"/>
          <w:bCs/>
        </w:rPr>
        <w:t>4 d'aquesta norma.</w:t>
      </w:r>
    </w:p>
    <w:p w14:paraId="77745C03" w14:textId="77777777" w:rsidR="004D599E" w:rsidRPr="005B239D" w:rsidRDefault="004D599E" w:rsidP="004D599E">
      <w:pPr>
        <w:ind w:right="-31"/>
        <w:jc w:val="both"/>
        <w:rPr>
          <w:rFonts w:ascii="Arial" w:hAnsi="Arial" w:cs="Arial"/>
          <w:bCs/>
        </w:rPr>
      </w:pPr>
    </w:p>
    <w:p w14:paraId="45FADC12" w14:textId="77777777" w:rsidR="004D599E" w:rsidRPr="005B239D" w:rsidRDefault="004D599E" w:rsidP="004D599E">
      <w:pPr>
        <w:ind w:right="-31"/>
        <w:jc w:val="both"/>
        <w:rPr>
          <w:rFonts w:ascii="Arial" w:hAnsi="Arial" w:cs="Arial"/>
          <w:bCs/>
        </w:rPr>
      </w:pPr>
      <w:r w:rsidRPr="005B239D">
        <w:rPr>
          <w:rFonts w:ascii="Arial" w:hAnsi="Arial" w:cs="Arial"/>
          <w:bCs/>
        </w:rPr>
        <w:t>Permet realitzar la càrrega d’un vehicle connectat en corrent continua, amb el connector CCS Comb</w:t>
      </w:r>
      <w:r>
        <w:rPr>
          <w:rFonts w:ascii="Arial" w:hAnsi="Arial" w:cs="Arial"/>
          <w:bCs/>
        </w:rPr>
        <w:t>o 2 o amb el connector CHAdeMO, o be un connector en corrent alterna tipus 2.</w:t>
      </w:r>
    </w:p>
    <w:p w14:paraId="43D9777B" w14:textId="77777777" w:rsidR="004D599E" w:rsidRPr="005B239D" w:rsidRDefault="004D599E" w:rsidP="004D599E">
      <w:pPr>
        <w:ind w:right="-31"/>
        <w:jc w:val="both"/>
        <w:rPr>
          <w:rFonts w:ascii="Arial" w:hAnsi="Arial" w:cs="Arial"/>
        </w:rPr>
      </w:pPr>
    </w:p>
    <w:p w14:paraId="08C97477" w14:textId="77777777" w:rsidR="004D599E" w:rsidRPr="005B239D" w:rsidRDefault="00813B2D" w:rsidP="004D599E">
      <w:pPr>
        <w:widowControl/>
        <w:spacing w:line="720" w:lineRule="auto"/>
        <w:jc w:val="both"/>
        <w:rPr>
          <w:rFonts w:ascii="Arial" w:hAnsi="Arial" w:cs="Arial"/>
          <w:b/>
          <w:bCs/>
        </w:rPr>
      </w:pPr>
      <w:r>
        <w:rPr>
          <w:noProof/>
        </w:rPr>
        <w:pict w14:anchorId="79941905">
          <v:line id="_x0000_s2167" style="position:absolute;left:0;text-align:left;z-index:251727872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4D599E" w:rsidRPr="005B239D">
        <w:rPr>
          <w:rFonts w:ascii="Arial" w:hAnsi="Arial" w:cs="Arial"/>
          <w:b/>
          <w:bCs/>
        </w:rPr>
        <w:t>CARACTERÍSTIQUES</w:t>
      </w:r>
    </w:p>
    <w:p w14:paraId="3385B759" w14:textId="77777777" w:rsidR="004D599E" w:rsidRPr="005B239D" w:rsidRDefault="004D599E" w:rsidP="004D599E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 xml:space="preserve">Recàrrega en mode </w:t>
      </w:r>
      <w:r>
        <w:rPr>
          <w:rFonts w:ascii="Arial" w:hAnsi="Arial" w:cs="Arial"/>
        </w:rPr>
        <w:t xml:space="preserve">3 i </w:t>
      </w:r>
      <w:r w:rsidRPr="005B239D">
        <w:rPr>
          <w:rFonts w:ascii="Arial" w:hAnsi="Arial" w:cs="Arial"/>
        </w:rPr>
        <w:t>4</w:t>
      </w:r>
    </w:p>
    <w:p w14:paraId="2BD79B10" w14:textId="77777777" w:rsidR="004D599E" w:rsidRPr="005B239D" w:rsidRDefault="004D599E" w:rsidP="004D599E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Display LCD multi-idioma</w:t>
      </w:r>
      <w:r>
        <w:rPr>
          <w:rFonts w:ascii="Arial" w:hAnsi="Arial" w:cs="Arial"/>
        </w:rPr>
        <w:t>, i</w:t>
      </w:r>
      <w:r w:rsidRPr="005B239D">
        <w:rPr>
          <w:rFonts w:ascii="Arial" w:hAnsi="Arial" w:cs="Arial"/>
        </w:rPr>
        <w:t>ndicació d'estat per senyalització LED</w:t>
      </w:r>
      <w:r>
        <w:rPr>
          <w:rFonts w:ascii="Arial" w:hAnsi="Arial" w:cs="Arial"/>
        </w:rPr>
        <w:t xml:space="preserve"> i aturada d’emergència</w:t>
      </w:r>
    </w:p>
    <w:p w14:paraId="09648477" w14:textId="77777777" w:rsidR="004D599E" w:rsidRPr="005B239D" w:rsidRDefault="004D599E" w:rsidP="004D599E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 xml:space="preserve">Nombre total de connectors: </w:t>
      </w:r>
      <w:r>
        <w:rPr>
          <w:rFonts w:ascii="Arial" w:hAnsi="Arial" w:cs="Arial"/>
        </w:rPr>
        <w:t>3</w:t>
      </w:r>
    </w:p>
    <w:p w14:paraId="703A7FED" w14:textId="77777777" w:rsidR="004D599E" w:rsidRPr="008B274E" w:rsidRDefault="004D599E" w:rsidP="004D599E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8B274E">
        <w:rPr>
          <w:rFonts w:ascii="Arial" w:hAnsi="Arial" w:cs="Arial"/>
        </w:rPr>
        <w:t xml:space="preserve">1 x CHAdeMo </w:t>
      </w:r>
      <w:r>
        <w:rPr>
          <w:rFonts w:ascii="Arial" w:hAnsi="Arial" w:cs="Arial"/>
        </w:rPr>
        <w:t>(5</w:t>
      </w:r>
      <w:r w:rsidRPr="008B274E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</w:t>
      </w:r>
      <w:r w:rsidRPr="008B274E">
        <w:rPr>
          <w:rFonts w:ascii="Arial" w:hAnsi="Arial" w:cs="Arial"/>
        </w:rPr>
        <w:t>manega)</w:t>
      </w:r>
      <w:r>
        <w:rPr>
          <w:rFonts w:ascii="Arial" w:hAnsi="Arial" w:cs="Arial"/>
        </w:rPr>
        <w:t xml:space="preserve"> </w:t>
      </w:r>
      <w:r w:rsidRPr="008B274E">
        <w:rPr>
          <w:rFonts w:ascii="Arial" w:hAnsi="Arial" w:cs="Arial"/>
        </w:rPr>
        <w:t>+ 1 x Combo 2 (5 m</w:t>
      </w:r>
      <w:r>
        <w:rPr>
          <w:rFonts w:ascii="Arial" w:hAnsi="Arial" w:cs="Arial"/>
        </w:rPr>
        <w:t>.</w:t>
      </w:r>
      <w:r w:rsidRPr="008B274E">
        <w:rPr>
          <w:rFonts w:ascii="Arial" w:hAnsi="Arial" w:cs="Arial"/>
        </w:rPr>
        <w:t>manega)</w:t>
      </w:r>
      <w:r>
        <w:rPr>
          <w:rFonts w:ascii="Arial" w:hAnsi="Arial" w:cs="Arial"/>
        </w:rPr>
        <w:t xml:space="preserve"> </w:t>
      </w:r>
      <w:r w:rsidRPr="008B274E">
        <w:rPr>
          <w:rFonts w:ascii="Arial" w:hAnsi="Arial" w:cs="Arial"/>
        </w:rPr>
        <w:t>+ 1 x tipus II (5 m manega)</w:t>
      </w:r>
    </w:p>
    <w:p w14:paraId="0F4A97DE" w14:textId="77777777" w:rsidR="004D599E" w:rsidRPr="005B239D" w:rsidRDefault="004D599E" w:rsidP="004D599E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Control i configuració local via RS-485</w:t>
      </w:r>
      <w:r>
        <w:rPr>
          <w:rFonts w:ascii="Arial" w:hAnsi="Arial" w:cs="Arial"/>
        </w:rPr>
        <w:t xml:space="preserve"> i c</w:t>
      </w:r>
      <w:r w:rsidRPr="005B239D">
        <w:rPr>
          <w:rFonts w:ascii="Arial" w:hAnsi="Arial" w:cs="Arial"/>
        </w:rPr>
        <w:t>ompatible amb protocol OCPP</w:t>
      </w:r>
    </w:p>
    <w:p w14:paraId="3BB0E15C" w14:textId="77777777" w:rsidR="004D599E" w:rsidRPr="005B239D" w:rsidRDefault="004D599E" w:rsidP="004D599E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Control i configuració remota via Ethernet/3G</w:t>
      </w:r>
    </w:p>
    <w:p w14:paraId="0BC26BBA" w14:textId="77777777" w:rsidR="004D599E" w:rsidRPr="005B239D" w:rsidRDefault="004D599E" w:rsidP="004D599E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Composició i acabat: acer inoxidable i alumini anoditzat, amb pintura antigraffiti</w:t>
      </w:r>
      <w:r>
        <w:rPr>
          <w:rFonts w:ascii="Arial" w:hAnsi="Arial" w:cs="Arial"/>
        </w:rPr>
        <w:t>.</w:t>
      </w:r>
      <w:r w:rsidRPr="005B239D">
        <w:rPr>
          <w:rFonts w:ascii="Arial" w:hAnsi="Arial" w:cs="Arial"/>
        </w:rPr>
        <w:t xml:space="preserve"> </w:t>
      </w:r>
    </w:p>
    <w:p w14:paraId="3CAB883A" w14:textId="77777777" w:rsidR="004D599E" w:rsidRPr="005B239D" w:rsidRDefault="004D599E" w:rsidP="004D599E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5B239D">
        <w:rPr>
          <w:rFonts w:ascii="Arial" w:hAnsi="Arial" w:cs="Arial"/>
        </w:rPr>
        <w:t>Software consulta i gestió</w:t>
      </w:r>
      <w:r>
        <w:rPr>
          <w:rFonts w:ascii="Arial" w:hAnsi="Arial" w:cs="Arial"/>
        </w:rPr>
        <w:t>, així com</w:t>
      </w:r>
      <w:r w:rsidRPr="005B239D">
        <w:rPr>
          <w:rFonts w:ascii="Arial" w:hAnsi="Arial" w:cs="Arial"/>
        </w:rPr>
        <w:t xml:space="preserve"> mesura de potència i energia</w:t>
      </w:r>
      <w:r>
        <w:rPr>
          <w:rFonts w:ascii="Arial" w:hAnsi="Arial" w:cs="Arial"/>
        </w:rPr>
        <w:t xml:space="preserve"> (MID)</w:t>
      </w:r>
    </w:p>
    <w:p w14:paraId="1B95E1C1" w14:textId="77777777" w:rsidR="004D599E" w:rsidRPr="005B239D" w:rsidRDefault="004D599E" w:rsidP="004D599E">
      <w:pPr>
        <w:widowControl/>
        <w:spacing w:line="360" w:lineRule="auto"/>
        <w:jc w:val="both"/>
        <w:rPr>
          <w:rFonts w:ascii="Arial" w:hAnsi="Arial" w:cs="Arial"/>
        </w:rPr>
      </w:pPr>
    </w:p>
    <w:p w14:paraId="600263EE" w14:textId="77777777" w:rsidR="004D599E" w:rsidRPr="005B239D" w:rsidRDefault="00813B2D" w:rsidP="004D599E">
      <w:pPr>
        <w:widowControl/>
        <w:spacing w:line="72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4190BD1E">
          <v:line id="_x0000_s2166" style="position:absolute;left:0;text-align:left;z-index:251726848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4D599E" w:rsidRPr="005B239D">
        <w:rPr>
          <w:rFonts w:ascii="Arial" w:hAnsi="Arial" w:cs="Arial"/>
          <w:b/>
          <w:bCs/>
        </w:rPr>
        <w:t>ESPECIFICACIONS TÈCNIQUES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544"/>
        <w:gridCol w:w="5811"/>
      </w:tblGrid>
      <w:tr w:rsidR="004D599E" w:rsidRPr="005B239D" w14:paraId="363AB66C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6C091DA" w14:textId="77777777" w:rsidR="004D599E" w:rsidRPr="005B239D" w:rsidRDefault="004D599E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Tensió</w:t>
            </w:r>
            <w:r>
              <w:rPr>
                <w:rFonts w:ascii="Arial" w:hAnsi="Arial" w:cs="Arial"/>
                <w:b/>
                <w:bCs/>
              </w:rPr>
              <w:t xml:space="preserve">  i freqüència</w:t>
            </w:r>
            <w:r w:rsidRPr="005B239D">
              <w:rPr>
                <w:rFonts w:ascii="Arial" w:hAnsi="Arial" w:cs="Arial"/>
                <w:b/>
                <w:bCs/>
              </w:rPr>
              <w:t xml:space="preserve"> de càrrega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4A843B8" w14:textId="77777777" w:rsidR="004D599E" w:rsidRPr="005B239D" w:rsidRDefault="004D599E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400 V</w:t>
            </w:r>
            <w:r>
              <w:rPr>
                <w:rFonts w:ascii="Arial" w:hAnsi="Arial" w:cs="Arial"/>
              </w:rPr>
              <w:t xml:space="preserve"> a 50 Hz</w:t>
            </w:r>
          </w:p>
        </w:tc>
      </w:tr>
      <w:tr w:rsidR="004D599E" w:rsidRPr="005B239D" w14:paraId="03AD5222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5751924" w14:textId="77777777" w:rsidR="004D599E" w:rsidRPr="005B239D" w:rsidRDefault="004D599E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Intensitat nominal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8522DA0" w14:textId="77777777" w:rsidR="004D599E" w:rsidRPr="005B239D" w:rsidRDefault="004D599E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40-45 A</w:t>
            </w:r>
          </w:p>
        </w:tc>
      </w:tr>
      <w:tr w:rsidR="004D599E" w:rsidRPr="005B239D" w14:paraId="2966E2E4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B349155" w14:textId="77777777" w:rsidR="004D599E" w:rsidRPr="005B239D" w:rsidRDefault="004D599E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Potència màxima mode 4 (DC)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AB83F73" w14:textId="77777777" w:rsidR="004D599E" w:rsidRPr="005B239D" w:rsidRDefault="004D599E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24-25 kW</w:t>
            </w:r>
          </w:p>
        </w:tc>
      </w:tr>
      <w:tr w:rsidR="004D599E" w:rsidRPr="005B239D" w14:paraId="2D32ABF6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B1AFC93" w14:textId="77777777" w:rsidR="004D599E" w:rsidRPr="005B239D" w:rsidRDefault="004D599E" w:rsidP="00EB1E8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</w:t>
            </w:r>
            <w:r w:rsidRPr="005B239D">
              <w:rPr>
                <w:rFonts w:ascii="Arial" w:hAnsi="Arial" w:cs="Arial"/>
                <w:b/>
                <w:bCs/>
              </w:rPr>
              <w:t>rotecció intempèrie</w:t>
            </w:r>
            <w:r>
              <w:rPr>
                <w:rFonts w:ascii="Arial" w:hAnsi="Arial" w:cs="Arial"/>
                <w:b/>
                <w:bCs/>
              </w:rPr>
              <w:t xml:space="preserve"> i mecànica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55872A4" w14:textId="77777777" w:rsidR="004D599E" w:rsidRPr="005B239D" w:rsidRDefault="004D599E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IP54</w:t>
            </w:r>
            <w:r>
              <w:rPr>
                <w:rFonts w:ascii="Arial" w:hAnsi="Arial" w:cs="Arial"/>
              </w:rPr>
              <w:t xml:space="preserve"> i IK10</w:t>
            </w:r>
          </w:p>
        </w:tc>
      </w:tr>
      <w:tr w:rsidR="004D599E" w:rsidRPr="005B239D" w14:paraId="08C25317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FBC08E" w14:textId="77777777" w:rsidR="004D599E" w:rsidRPr="005B239D" w:rsidRDefault="004D599E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Grau de protecció mecànica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416C64D" w14:textId="77777777" w:rsidR="004D599E" w:rsidRPr="005B239D" w:rsidRDefault="004D599E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IK10</w:t>
            </w:r>
          </w:p>
        </w:tc>
      </w:tr>
      <w:tr w:rsidR="004D599E" w:rsidRPr="005B239D" w14:paraId="3864A81C" w14:textId="77777777" w:rsidTr="00EB1E8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1FA480A" w14:textId="77777777" w:rsidR="004D599E" w:rsidRPr="005B239D" w:rsidRDefault="004D599E" w:rsidP="00EB1E89">
            <w:pPr>
              <w:rPr>
                <w:rFonts w:ascii="Arial" w:hAnsi="Arial" w:cs="Arial"/>
                <w:b/>
                <w:bCs/>
              </w:rPr>
            </w:pPr>
            <w:r w:rsidRPr="005B239D">
              <w:rPr>
                <w:rFonts w:ascii="Arial" w:hAnsi="Arial" w:cs="Arial"/>
                <w:b/>
                <w:bCs/>
              </w:rPr>
              <w:t>Temperatura d’operació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9AA6155" w14:textId="77777777" w:rsidR="004D599E" w:rsidRPr="005B239D" w:rsidRDefault="004D599E" w:rsidP="00EB1E89">
            <w:pPr>
              <w:jc w:val="both"/>
              <w:rPr>
                <w:rFonts w:ascii="Arial" w:hAnsi="Arial" w:cs="Arial"/>
              </w:rPr>
            </w:pPr>
            <w:r w:rsidRPr="005B239D">
              <w:rPr>
                <w:rFonts w:ascii="Arial" w:hAnsi="Arial" w:cs="Arial"/>
              </w:rPr>
              <w:t>-30  a  +50 ºC</w:t>
            </w:r>
          </w:p>
        </w:tc>
      </w:tr>
    </w:tbl>
    <w:p w14:paraId="089216C9" w14:textId="77777777" w:rsidR="004D599E" w:rsidRPr="005B239D" w:rsidRDefault="004D599E" w:rsidP="004D599E">
      <w:pPr>
        <w:ind w:right="-31"/>
        <w:jc w:val="both"/>
        <w:rPr>
          <w:rFonts w:ascii="Arial" w:hAnsi="Arial" w:cs="Arial"/>
        </w:rPr>
      </w:pPr>
    </w:p>
    <w:p w14:paraId="6780E3F9" w14:textId="77777777" w:rsidR="004D599E" w:rsidRPr="005B239D" w:rsidRDefault="004D599E" w:rsidP="004D599E">
      <w:pPr>
        <w:ind w:right="-31"/>
        <w:jc w:val="both"/>
        <w:rPr>
          <w:rFonts w:ascii="Arial" w:hAnsi="Arial" w:cs="Arial"/>
        </w:rPr>
      </w:pPr>
    </w:p>
    <w:p w14:paraId="56B6C82F" w14:textId="77777777" w:rsidR="004D599E" w:rsidRPr="005B239D" w:rsidRDefault="004D599E" w:rsidP="004D599E">
      <w:pPr>
        <w:numPr>
          <w:ilvl w:val="12"/>
          <w:numId w:val="0"/>
        </w:numPr>
        <w:ind w:left="284" w:hanging="284"/>
        <w:jc w:val="both"/>
        <w:rPr>
          <w:rFonts w:ascii="Arial" w:hAnsi="Arial" w:cs="Arial"/>
          <w:b/>
          <w:u w:val="single"/>
        </w:rPr>
      </w:pPr>
      <w:r w:rsidRPr="005B239D">
        <w:rPr>
          <w:rFonts w:ascii="Arial" w:hAnsi="Arial" w:cs="Arial"/>
          <w:b/>
          <w:bCs/>
          <w:u w:val="single"/>
        </w:rPr>
        <w:t>FABRICANT</w:t>
      </w:r>
      <w:r w:rsidRPr="005B239D">
        <w:rPr>
          <w:rFonts w:ascii="Arial" w:hAnsi="Arial" w:cs="Arial"/>
          <w:b/>
          <w:bCs/>
        </w:rPr>
        <w:tab/>
      </w:r>
      <w:r w:rsidRPr="005B239D">
        <w:rPr>
          <w:rFonts w:ascii="Arial" w:hAnsi="Arial" w:cs="Arial"/>
          <w:b/>
          <w:bCs/>
        </w:rPr>
        <w:tab/>
      </w:r>
      <w:r w:rsidRPr="005B239D">
        <w:rPr>
          <w:rFonts w:ascii="Arial" w:hAnsi="Arial" w:cs="Arial"/>
        </w:rPr>
        <w:t xml:space="preserve">Circutor, Keywatt </w:t>
      </w:r>
      <w:r w:rsidRPr="005B239D">
        <w:rPr>
          <w:rFonts w:ascii="Arial" w:hAnsi="Arial" w:cs="Arial"/>
          <w:bCs/>
        </w:rPr>
        <w:t>o similar</w:t>
      </w:r>
    </w:p>
    <w:p w14:paraId="3D2A8F29" w14:textId="77777777" w:rsidR="004D599E" w:rsidRPr="005B239D" w:rsidRDefault="004D599E" w:rsidP="004D599E">
      <w:pPr>
        <w:jc w:val="both"/>
        <w:rPr>
          <w:rFonts w:ascii="Arial" w:hAnsi="Arial" w:cs="Arial"/>
          <w:bCs/>
        </w:rPr>
      </w:pPr>
    </w:p>
    <w:p w14:paraId="24C2FACD" w14:textId="77777777" w:rsidR="004D599E" w:rsidRDefault="004D599E" w:rsidP="004D599E">
      <w:pPr>
        <w:numPr>
          <w:ilvl w:val="12"/>
          <w:numId w:val="0"/>
        </w:numPr>
        <w:ind w:left="284" w:hanging="284"/>
        <w:jc w:val="both"/>
        <w:rPr>
          <w:rFonts w:ascii="Arial" w:hAnsi="Arial" w:cs="Arial"/>
          <w:bCs/>
        </w:rPr>
      </w:pPr>
      <w:r w:rsidRPr="005B239D">
        <w:rPr>
          <w:rFonts w:ascii="Arial" w:hAnsi="Arial" w:cs="Arial"/>
          <w:b/>
          <w:bCs/>
          <w:u w:val="single"/>
        </w:rPr>
        <w:t>TIPUS</w:t>
      </w:r>
      <w:r w:rsidRPr="005B239D"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Raption DC 25 kW, W</w:t>
      </w:r>
      <w:r w:rsidRPr="005B239D">
        <w:rPr>
          <w:rFonts w:ascii="Arial" w:hAnsi="Arial" w:cs="Arial"/>
          <w:bCs/>
        </w:rPr>
        <w:t>allbox DC 24 kW DC Multi Standard</w:t>
      </w:r>
    </w:p>
    <w:p w14:paraId="73943DA2" w14:textId="190D73F4" w:rsidR="004D599E" w:rsidRDefault="004D599E" w:rsidP="008D3134">
      <w:pPr>
        <w:jc w:val="both"/>
        <w:rPr>
          <w:rFonts w:ascii="Arial" w:hAnsi="Arial" w:cs="Arial"/>
        </w:rPr>
      </w:pPr>
    </w:p>
    <w:p w14:paraId="3426141C" w14:textId="77777777" w:rsidR="004D599E" w:rsidRDefault="004D599E" w:rsidP="008D3134">
      <w:pPr>
        <w:jc w:val="both"/>
        <w:rPr>
          <w:rFonts w:ascii="Arial" w:hAnsi="Arial" w:cs="Arial"/>
        </w:rPr>
      </w:pPr>
    </w:p>
    <w:p w14:paraId="5C7174CB" w14:textId="77777777" w:rsidR="00D32594" w:rsidRDefault="00D32594" w:rsidP="008D3134">
      <w:pPr>
        <w:jc w:val="both"/>
        <w:rPr>
          <w:rFonts w:ascii="Arial" w:hAnsi="Arial" w:cs="Arial"/>
        </w:rPr>
        <w:sectPr w:rsidR="00D32594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144203" w:rsidRPr="008C02C5" w14:paraId="023B7DEE" w14:textId="77777777" w:rsidTr="00EB1E89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72DC2319" w14:textId="77777777" w:rsidR="00144203" w:rsidRPr="008C02C5" w:rsidRDefault="00144203" w:rsidP="00EB1E89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144203" w:rsidRPr="008C02C5" w14:paraId="25B48EEC" w14:textId="77777777" w:rsidTr="00EB1E89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3F5AD313" w14:textId="77777777" w:rsidR="00144203" w:rsidRPr="008C02C5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1A6061EA" w14:textId="77777777" w:rsidR="00144203" w:rsidRPr="008C02C5" w:rsidRDefault="00144203" w:rsidP="00EB1E89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7E990899" w14:textId="77777777" w:rsidR="00144203" w:rsidRPr="008C02C5" w:rsidRDefault="00144203" w:rsidP="00EB1E89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</w:tcPr>
          <w:p w14:paraId="4FEBD76F" w14:textId="77777777" w:rsidR="00144203" w:rsidRPr="008C02C5" w:rsidRDefault="00144203" w:rsidP="00EB1E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16/03/2021</w:t>
            </w:r>
          </w:p>
        </w:tc>
      </w:tr>
      <w:tr w:rsidR="00144203" w:rsidRPr="008C02C5" w14:paraId="4DA0891E" w14:textId="77777777" w:rsidTr="00EB1E89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1ADBC628" w14:textId="77777777" w:rsidR="00144203" w:rsidRPr="008C02C5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7C4DBEE0" w14:textId="3DE8DBC9" w:rsidR="00144203" w:rsidRPr="008C02C5" w:rsidRDefault="00144203" w:rsidP="00EB1E89">
            <w:pPr>
              <w:jc w:val="both"/>
              <w:outlineLvl w:val="0"/>
              <w:rPr>
                <w:rFonts w:ascii="Arial" w:hAnsi="Arial" w:cs="Arial"/>
              </w:rPr>
            </w:pPr>
            <w:bookmarkStart w:id="111" w:name="_Toc162261997"/>
            <w:r>
              <w:rPr>
                <w:rFonts w:ascii="Arial" w:hAnsi="Arial" w:cs="Arial"/>
              </w:rPr>
              <w:t>CARREGADOR TRIFASIC AC 32A 22 kW toma 2</w:t>
            </w:r>
            <w:bookmarkEnd w:id="111"/>
          </w:p>
        </w:tc>
      </w:tr>
      <w:tr w:rsidR="00144203" w:rsidRPr="008C02C5" w14:paraId="0FBC2E24" w14:textId="77777777" w:rsidTr="00EB1E89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22B9138D" w14:textId="77777777" w:rsidR="00144203" w:rsidRPr="008C02C5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312FBEEC" w14:textId="77777777" w:rsidR="00144203" w:rsidRPr="008C02C5" w:rsidRDefault="00144203" w:rsidP="00EB1E89">
            <w:pPr>
              <w:jc w:val="both"/>
              <w:outlineLvl w:val="1"/>
              <w:rPr>
                <w:rFonts w:ascii="Arial" w:hAnsi="Arial" w:cs="Arial"/>
              </w:rPr>
            </w:pPr>
            <w:bookmarkStart w:id="112" w:name="_Toc162261998"/>
            <w:r>
              <w:rPr>
                <w:rFonts w:ascii="Arial" w:hAnsi="Arial" w:cs="Arial"/>
              </w:rPr>
              <w:t>CIRCUTOR</w:t>
            </w:r>
            <w:bookmarkEnd w:id="112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144203" w:rsidRPr="008C02C5" w14:paraId="31B5BDB4" w14:textId="77777777" w:rsidTr="00EB1E89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4142DCB7" w14:textId="77777777" w:rsidR="00144203" w:rsidRPr="008C02C5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3D1A36D1" w14:textId="78DEA0D6" w:rsidR="00144203" w:rsidRPr="008C02C5" w:rsidRDefault="00144203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Càrrega de vehicles tipus 2 a mode 3 (</w:t>
            </w:r>
            <w:r w:rsidRPr="00456BFB">
              <w:rPr>
                <w:rFonts w:ascii="Arial" w:hAnsi="Arial" w:cs="Arial"/>
                <w:bCs/>
              </w:rPr>
              <w:t>IEC 61851</w:t>
            </w:r>
            <w:r>
              <w:rPr>
                <w:rFonts w:ascii="Arial" w:hAnsi="Arial" w:cs="Arial"/>
                <w:bCs/>
              </w:rPr>
              <w:t>)</w:t>
            </w:r>
          </w:p>
        </w:tc>
      </w:tr>
    </w:tbl>
    <w:p w14:paraId="7341C196" w14:textId="77777777" w:rsidR="00D32594" w:rsidRDefault="00D32594" w:rsidP="008D3134">
      <w:pPr>
        <w:jc w:val="both"/>
        <w:rPr>
          <w:rFonts w:ascii="Arial" w:hAnsi="Arial" w:cs="Arial"/>
        </w:rPr>
      </w:pPr>
    </w:p>
    <w:p w14:paraId="77897826" w14:textId="77777777" w:rsidR="00144203" w:rsidRPr="008B274E" w:rsidRDefault="00813B2D" w:rsidP="00144203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6A07BF1C">
          <v:line id="_x0000_s2165" style="position:absolute;left:0;text-align:left;z-index:251724800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144203" w:rsidRPr="008B274E">
        <w:rPr>
          <w:rFonts w:ascii="Arial" w:hAnsi="Arial" w:cs="Arial"/>
          <w:b/>
          <w:bCs/>
        </w:rPr>
        <w:t>DESCRIPCIÓ</w:t>
      </w:r>
    </w:p>
    <w:p w14:paraId="6FD33254" w14:textId="77777777" w:rsidR="00144203" w:rsidRDefault="00144203" w:rsidP="00144203">
      <w:pPr>
        <w:ind w:right="-31"/>
        <w:jc w:val="both"/>
        <w:rPr>
          <w:rFonts w:ascii="Arial" w:hAnsi="Arial" w:cs="Arial"/>
        </w:rPr>
      </w:pPr>
      <w:r>
        <w:rPr>
          <w:rFonts w:ascii="Arial" w:hAnsi="Arial" w:cs="Arial"/>
        </w:rPr>
        <w:t>Carregador per a instal·lació mural</w:t>
      </w:r>
      <w:r w:rsidRPr="0036213B">
        <w:rPr>
          <w:rFonts w:ascii="Arial" w:hAnsi="Arial" w:cs="Arial"/>
        </w:rPr>
        <w:t xml:space="preserve"> en exteriors. </w:t>
      </w:r>
      <w:r>
        <w:rPr>
          <w:rFonts w:ascii="Arial" w:hAnsi="Arial" w:cs="Arial"/>
        </w:rPr>
        <w:t>Està proveït</w:t>
      </w:r>
      <w:r w:rsidRPr="0036213B">
        <w:rPr>
          <w:rFonts w:ascii="Arial" w:hAnsi="Arial" w:cs="Arial"/>
        </w:rPr>
        <w:t xml:space="preserve"> d'una presa de corrent tipus 2 segons la norma IEC 62196-2, possibilitant la recàrrega de vehicles segons MODE 3 de la norma internacional IEC 61851 que garanteix la seguretat del procés de recàrrega.</w:t>
      </w:r>
    </w:p>
    <w:p w14:paraId="143EA958" w14:textId="77777777" w:rsidR="00144203" w:rsidRPr="0036213B" w:rsidRDefault="00144203" w:rsidP="00144203">
      <w:pPr>
        <w:ind w:right="-31"/>
        <w:jc w:val="both"/>
        <w:rPr>
          <w:rFonts w:ascii="Arial" w:hAnsi="Arial" w:cs="Arial"/>
        </w:rPr>
      </w:pPr>
    </w:p>
    <w:p w14:paraId="42F34CF1" w14:textId="77777777" w:rsidR="00144203" w:rsidRDefault="00144203" w:rsidP="00144203">
      <w:pPr>
        <w:ind w:right="-31"/>
        <w:jc w:val="both"/>
        <w:rPr>
          <w:rFonts w:ascii="Arial" w:hAnsi="Arial" w:cs="Arial"/>
        </w:rPr>
      </w:pPr>
      <w:r w:rsidRPr="0036213B">
        <w:rPr>
          <w:rFonts w:ascii="Arial" w:hAnsi="Arial" w:cs="Arial"/>
        </w:rPr>
        <w:t xml:space="preserve">Gràcies a les seves capacitats de comunicació via </w:t>
      </w:r>
      <w:r>
        <w:rPr>
          <w:rFonts w:ascii="Arial" w:hAnsi="Arial" w:cs="Arial"/>
        </w:rPr>
        <w:t>ethernet amb cable UTP</w:t>
      </w:r>
      <w:r w:rsidRPr="0036213B">
        <w:rPr>
          <w:rFonts w:ascii="Arial" w:hAnsi="Arial" w:cs="Arial"/>
        </w:rPr>
        <w:t>, és possible modificar els paràmetres de la configuració i accedir als registres d’ús, així com, realitzar actualitzacions de firmware.</w:t>
      </w:r>
    </w:p>
    <w:p w14:paraId="0ADB8754" w14:textId="77777777" w:rsidR="00144203" w:rsidRDefault="00144203" w:rsidP="00144203">
      <w:pPr>
        <w:ind w:right="-31"/>
        <w:jc w:val="both"/>
        <w:rPr>
          <w:rFonts w:ascii="Arial" w:hAnsi="Arial" w:cs="Arial"/>
        </w:rPr>
      </w:pPr>
    </w:p>
    <w:p w14:paraId="22E369D3" w14:textId="77777777" w:rsidR="00144203" w:rsidRPr="002610A3" w:rsidRDefault="00813B2D" w:rsidP="00144203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>
        <w:rPr>
          <w:noProof/>
        </w:rPr>
        <w:pict w14:anchorId="463B9646">
          <v:line id="_x0000_s2164" style="position:absolute;left:0;text-align:left;z-index:251723776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144203" w:rsidRPr="002610A3">
        <w:rPr>
          <w:rFonts w:ascii="Arial" w:hAnsi="Arial" w:cs="Arial"/>
          <w:b/>
          <w:bCs/>
        </w:rPr>
        <w:t>CARACTERÍSTIQUES</w:t>
      </w:r>
    </w:p>
    <w:p w14:paraId="095F81FF" w14:textId="77777777" w:rsidR="00144203" w:rsidRPr="007150D1" w:rsidRDefault="00144203" w:rsidP="00144203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7150D1">
        <w:rPr>
          <w:rFonts w:ascii="Arial" w:hAnsi="Arial" w:cs="Arial"/>
        </w:rPr>
        <w:t>Recàrrega en mode 3</w:t>
      </w:r>
    </w:p>
    <w:p w14:paraId="300ACBE9" w14:textId="34B0E72F" w:rsidR="00144203" w:rsidRPr="007150D1" w:rsidRDefault="00144203" w:rsidP="00144203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>
        <w:rPr>
          <w:rFonts w:ascii="Arial" w:hAnsi="Arial" w:cs="Arial"/>
        </w:rPr>
        <w:t>Acabat: antigraffiti i anti</w:t>
      </w:r>
      <w:r w:rsidRPr="007150D1">
        <w:rPr>
          <w:rFonts w:ascii="Arial" w:hAnsi="Arial" w:cs="Arial"/>
        </w:rPr>
        <w:t>vandàlic</w:t>
      </w:r>
      <w:r>
        <w:rPr>
          <w:rFonts w:ascii="Arial" w:hAnsi="Arial" w:cs="Arial"/>
        </w:rPr>
        <w:t xml:space="preserve"> </w:t>
      </w:r>
    </w:p>
    <w:p w14:paraId="293D6CEF" w14:textId="77777777" w:rsidR="00144203" w:rsidRPr="002B4935" w:rsidRDefault="00144203" w:rsidP="00144203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2B4935">
        <w:rPr>
          <w:rFonts w:ascii="Arial" w:hAnsi="Arial" w:cs="Arial"/>
        </w:rPr>
        <w:t xml:space="preserve">Tipus de connectors: Tipus II </w:t>
      </w:r>
    </w:p>
    <w:p w14:paraId="3488C4A6" w14:textId="77777777" w:rsidR="00144203" w:rsidRDefault="00144203" w:rsidP="00144203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61146D">
        <w:rPr>
          <w:rFonts w:ascii="Arial" w:hAnsi="Arial" w:cs="Arial"/>
        </w:rPr>
        <w:t xml:space="preserve">Control i configuració remota via Ethernet/3G </w:t>
      </w:r>
    </w:p>
    <w:p w14:paraId="7DECD424" w14:textId="77777777" w:rsidR="00144203" w:rsidRPr="0061146D" w:rsidRDefault="00144203" w:rsidP="00144203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>
        <w:rPr>
          <w:rFonts w:ascii="Arial" w:hAnsi="Arial" w:cs="Arial"/>
        </w:rPr>
        <w:t>Control accessos i prepagament mitjançant targeta RFID.</w:t>
      </w:r>
    </w:p>
    <w:p w14:paraId="01935FFE" w14:textId="77777777" w:rsidR="00144203" w:rsidRDefault="00144203" w:rsidP="00144203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>
        <w:rPr>
          <w:rFonts w:ascii="Arial" w:hAnsi="Arial" w:cs="Arial"/>
        </w:rPr>
        <w:t>Servidor Web integrat, c</w:t>
      </w:r>
      <w:r w:rsidRPr="007150D1">
        <w:rPr>
          <w:rFonts w:ascii="Arial" w:hAnsi="Arial" w:cs="Arial"/>
        </w:rPr>
        <w:t>ompatible amb protocol OCPP</w:t>
      </w:r>
      <w:r>
        <w:rPr>
          <w:rFonts w:ascii="Arial" w:hAnsi="Arial" w:cs="Arial"/>
        </w:rPr>
        <w:t>, XML, etc.</w:t>
      </w:r>
    </w:p>
    <w:p w14:paraId="0DD650F1" w14:textId="77777777" w:rsidR="00144203" w:rsidRPr="00F51C86" w:rsidRDefault="00144203" w:rsidP="00144203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 w:rsidRPr="007150D1">
        <w:rPr>
          <w:rFonts w:ascii="Arial" w:hAnsi="Arial" w:cs="Arial"/>
        </w:rPr>
        <w:t>Indicació d'estat per senyalització LED</w:t>
      </w:r>
      <w:r>
        <w:rPr>
          <w:rFonts w:ascii="Arial" w:hAnsi="Arial" w:cs="Arial"/>
        </w:rPr>
        <w:t xml:space="preserve"> i display retro</w:t>
      </w:r>
      <w:r w:rsidRPr="00F51C86">
        <w:rPr>
          <w:rFonts w:ascii="Arial" w:hAnsi="Arial" w:cs="Arial"/>
        </w:rPr>
        <w:t>il·luminat.</w:t>
      </w:r>
    </w:p>
    <w:p w14:paraId="71EBF3D5" w14:textId="77777777" w:rsidR="00144203" w:rsidRPr="007150D1" w:rsidRDefault="00144203" w:rsidP="00144203">
      <w:pPr>
        <w:numPr>
          <w:ilvl w:val="0"/>
          <w:numId w:val="12"/>
        </w:numPr>
        <w:spacing w:line="276" w:lineRule="auto"/>
        <w:ind w:right="-3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Memòria emmagatzemament de dades </w:t>
      </w:r>
    </w:p>
    <w:p w14:paraId="03F62642" w14:textId="77777777" w:rsidR="00144203" w:rsidRPr="007150D1" w:rsidRDefault="00144203" w:rsidP="00144203">
      <w:pPr>
        <w:numPr>
          <w:ilvl w:val="0"/>
          <w:numId w:val="12"/>
        </w:numPr>
        <w:spacing w:line="600" w:lineRule="auto"/>
        <w:ind w:right="-31"/>
        <w:jc w:val="both"/>
        <w:rPr>
          <w:rFonts w:ascii="Arial" w:hAnsi="Arial" w:cs="Arial"/>
        </w:rPr>
      </w:pPr>
      <w:r w:rsidRPr="007150D1">
        <w:rPr>
          <w:rFonts w:ascii="Arial" w:hAnsi="Arial" w:cs="Arial"/>
        </w:rPr>
        <w:t>Regulació de la potència de càrrega</w:t>
      </w:r>
    </w:p>
    <w:p w14:paraId="15267531" w14:textId="77777777" w:rsidR="00144203" w:rsidRPr="008B274E" w:rsidRDefault="00813B2D" w:rsidP="00144203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7700DF75">
          <v:line id="_x0000_s2163" style="position:absolute;left:0;text-align:left;z-index:251722752;visibility:visible;mso-position-horizontal:left" from="0,17pt" to="46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9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" strokeweight=".5pt"/>
        </w:pict>
      </w:r>
      <w:r w:rsidR="00144203" w:rsidRPr="008B274E">
        <w:rPr>
          <w:rFonts w:ascii="Arial" w:hAnsi="Arial" w:cs="Arial"/>
          <w:b/>
          <w:bCs/>
        </w:rPr>
        <w:t>ESPECIFICACIONS TÈCNIQUES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119"/>
        <w:gridCol w:w="6236"/>
      </w:tblGrid>
      <w:tr w:rsidR="00144203" w:rsidRPr="00056BC6" w14:paraId="0265A187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F6A89A7" w14:textId="77777777" w:rsidR="00144203" w:rsidRPr="00056BC6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Tensió de càrrega</w:t>
            </w:r>
            <w:r>
              <w:rPr>
                <w:rFonts w:ascii="Arial" w:hAnsi="Arial" w:cs="Arial"/>
                <w:b/>
                <w:bCs/>
              </w:rPr>
              <w:t xml:space="preserve"> i freqüència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52FB5FE" w14:textId="77777777" w:rsidR="00144203" w:rsidRPr="00056BC6" w:rsidRDefault="00144203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 V a 50-60 Hz</w:t>
            </w:r>
          </w:p>
        </w:tc>
      </w:tr>
      <w:tr w:rsidR="00144203" w:rsidRPr="00056BC6" w14:paraId="0E973838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FF259C4" w14:textId="77777777" w:rsidR="00144203" w:rsidRPr="00056BC6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Intensitat nominal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F6A5DA4" w14:textId="77777777" w:rsidR="00144203" w:rsidRPr="00056BC6" w:rsidRDefault="00144203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 A màxim</w:t>
            </w:r>
          </w:p>
        </w:tc>
      </w:tr>
      <w:tr w:rsidR="00144203" w:rsidRPr="00056BC6" w14:paraId="6EFD688E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A547570" w14:textId="77777777" w:rsidR="00144203" w:rsidRPr="00056BC6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Potència màxima mode 3 (AC)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752A3342" w14:textId="77777777" w:rsidR="00144203" w:rsidRPr="00056BC6" w:rsidRDefault="00144203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kW</w:t>
            </w:r>
          </w:p>
        </w:tc>
      </w:tr>
      <w:tr w:rsidR="00144203" w:rsidRPr="00056BC6" w14:paraId="085A2C47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AA0F9EA" w14:textId="77777777" w:rsidR="00144203" w:rsidRPr="003F54D7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Grau de protecció intempèrie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CA02FE4" w14:textId="77777777" w:rsidR="00144203" w:rsidRPr="00056BC6" w:rsidRDefault="00144203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IP54</w:t>
            </w:r>
          </w:p>
        </w:tc>
      </w:tr>
      <w:tr w:rsidR="00144203" w:rsidRPr="00056BC6" w14:paraId="735871B3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661493B" w14:textId="77777777" w:rsidR="00144203" w:rsidRPr="003F54D7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Grau de protecció mecànica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D432111" w14:textId="77777777" w:rsidR="00144203" w:rsidRPr="00056BC6" w:rsidRDefault="00144203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IK10</w:t>
            </w:r>
          </w:p>
        </w:tc>
      </w:tr>
      <w:tr w:rsidR="00144203" w:rsidRPr="00056BC6" w14:paraId="77017229" w14:textId="77777777" w:rsidTr="00EB1E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30EC8C7" w14:textId="77777777" w:rsidR="00144203" w:rsidRPr="003F54D7" w:rsidRDefault="00144203" w:rsidP="00EB1E89">
            <w:pPr>
              <w:rPr>
                <w:rFonts w:ascii="Arial" w:hAnsi="Arial" w:cs="Arial"/>
                <w:b/>
                <w:bCs/>
              </w:rPr>
            </w:pPr>
            <w:r w:rsidRPr="003F54D7">
              <w:rPr>
                <w:rFonts w:ascii="Arial" w:hAnsi="Arial" w:cs="Arial"/>
                <w:b/>
                <w:bCs/>
              </w:rPr>
              <w:t>Temperatura d’operació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093951BD" w14:textId="77777777" w:rsidR="00144203" w:rsidRPr="00056BC6" w:rsidRDefault="00144203" w:rsidP="00EB1E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-20  a  +50 ºC</w:t>
            </w:r>
          </w:p>
        </w:tc>
      </w:tr>
    </w:tbl>
    <w:p w14:paraId="0D857912" w14:textId="77777777" w:rsidR="00144203" w:rsidRPr="002610A3" w:rsidRDefault="00144203" w:rsidP="00144203">
      <w:pPr>
        <w:ind w:right="-31"/>
        <w:jc w:val="both"/>
        <w:rPr>
          <w:rFonts w:ascii="Arial" w:hAnsi="Arial" w:cs="Arial"/>
        </w:rPr>
      </w:pPr>
    </w:p>
    <w:p w14:paraId="548269DA" w14:textId="77777777" w:rsidR="00144203" w:rsidRPr="008B274E" w:rsidRDefault="00144203" w:rsidP="00144203">
      <w:pPr>
        <w:numPr>
          <w:ilvl w:val="12"/>
          <w:numId w:val="0"/>
        </w:numPr>
        <w:spacing w:line="480" w:lineRule="auto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bCs/>
          <w:u w:val="single"/>
        </w:rPr>
        <w:t>F</w:t>
      </w:r>
      <w:r w:rsidRPr="002610A3">
        <w:rPr>
          <w:rFonts w:ascii="Arial" w:hAnsi="Arial" w:cs="Arial"/>
          <w:b/>
          <w:bCs/>
          <w:u w:val="single"/>
        </w:rPr>
        <w:t>ABRICANT</w:t>
      </w:r>
      <w:r w:rsidRPr="002610A3">
        <w:rPr>
          <w:rFonts w:ascii="Arial" w:hAnsi="Arial" w:cs="Arial"/>
          <w:b/>
          <w:bCs/>
        </w:rPr>
        <w:tab/>
      </w:r>
      <w:r w:rsidRPr="002610A3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CIRCUTOR o similar</w:t>
      </w:r>
    </w:p>
    <w:p w14:paraId="2A23A085" w14:textId="77777777" w:rsidR="00144203" w:rsidRDefault="00144203" w:rsidP="00144203">
      <w:pPr>
        <w:jc w:val="both"/>
        <w:rPr>
          <w:rFonts w:ascii="Arial" w:hAnsi="Arial" w:cs="Arial"/>
          <w:bCs/>
        </w:rPr>
      </w:pPr>
      <w:r w:rsidRPr="002610A3">
        <w:rPr>
          <w:rFonts w:ascii="Arial" w:hAnsi="Arial" w:cs="Arial"/>
          <w:b/>
          <w:bCs/>
          <w:u w:val="single"/>
        </w:rPr>
        <w:t>TIPUS</w:t>
      </w:r>
      <w:r w:rsidRPr="002610A3"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ab/>
        <w:t>RVE-WBM,C-SMART-6 TRI codi V23025 toma tipo 2</w:t>
      </w:r>
    </w:p>
    <w:p w14:paraId="42479060" w14:textId="77777777" w:rsidR="00144203" w:rsidRDefault="00144203" w:rsidP="008D3134">
      <w:pPr>
        <w:jc w:val="both"/>
        <w:rPr>
          <w:rFonts w:ascii="Arial" w:hAnsi="Arial" w:cs="Arial"/>
        </w:rPr>
      </w:pPr>
    </w:p>
    <w:p w14:paraId="508EA1F8" w14:textId="77777777" w:rsidR="00144203" w:rsidRDefault="00144203" w:rsidP="008D3134">
      <w:pPr>
        <w:jc w:val="both"/>
        <w:rPr>
          <w:rFonts w:ascii="Arial" w:hAnsi="Arial" w:cs="Arial"/>
        </w:rPr>
      </w:pPr>
    </w:p>
    <w:p w14:paraId="14148918" w14:textId="77777777" w:rsidR="00144203" w:rsidRDefault="00144203" w:rsidP="008D3134">
      <w:pPr>
        <w:jc w:val="both"/>
        <w:rPr>
          <w:rFonts w:ascii="Arial" w:hAnsi="Arial" w:cs="Arial"/>
        </w:rPr>
      </w:pPr>
    </w:p>
    <w:p w14:paraId="57B61576" w14:textId="0AE87D1D" w:rsidR="00144203" w:rsidRDefault="00144203" w:rsidP="008D3134">
      <w:pPr>
        <w:jc w:val="both"/>
        <w:rPr>
          <w:rFonts w:ascii="Arial" w:hAnsi="Arial" w:cs="Arial"/>
        </w:rPr>
        <w:sectPr w:rsidR="00144203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015EAA" w:rsidRPr="00D410DC" w14:paraId="782B2547" w14:textId="77777777" w:rsidTr="00872317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7F62462D" w14:textId="77777777" w:rsidR="00015EAA" w:rsidRPr="00D410DC" w:rsidRDefault="00015EAA" w:rsidP="00E51355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410DC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015EAA" w:rsidRPr="00D410DC" w14:paraId="08B0648F" w14:textId="77777777" w:rsidTr="0087231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2A421B97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45294101" w14:textId="77777777" w:rsidR="00015EAA" w:rsidRPr="00D410DC" w:rsidRDefault="00104A97" w:rsidP="00E513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ETBT</w:t>
            </w:r>
          </w:p>
        </w:tc>
        <w:tc>
          <w:tcPr>
            <w:tcW w:w="815" w:type="dxa"/>
            <w:shd w:val="clear" w:color="auto" w:fill="E6E6E6"/>
          </w:tcPr>
          <w:p w14:paraId="5AAF9256" w14:textId="77777777" w:rsidR="00015EAA" w:rsidRPr="00D410DC" w:rsidRDefault="00015EAA" w:rsidP="00E51355">
            <w:pPr>
              <w:jc w:val="center"/>
              <w:rPr>
                <w:rFonts w:ascii="Arial" w:hAnsi="Arial" w:cs="Arial"/>
                <w:b/>
              </w:rPr>
            </w:pPr>
            <w:r w:rsidRPr="00D410DC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2" w:type="dxa"/>
          </w:tcPr>
          <w:p w14:paraId="1C8DD851" w14:textId="77777777" w:rsidR="00015EAA" w:rsidRPr="00D410DC" w:rsidRDefault="00015EAA" w:rsidP="00E51355">
            <w:pPr>
              <w:jc w:val="center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25/02/2010</w:t>
            </w:r>
          </w:p>
        </w:tc>
      </w:tr>
      <w:tr w:rsidR="00015EAA" w:rsidRPr="00D410DC" w14:paraId="54CEC8DC" w14:textId="77777777" w:rsidTr="0087231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720E8036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315995A6" w14:textId="77777777" w:rsidR="00015EAA" w:rsidRPr="00D410DC" w:rsidRDefault="00015EAA" w:rsidP="00E51355">
            <w:pPr>
              <w:jc w:val="both"/>
              <w:outlineLvl w:val="0"/>
              <w:rPr>
                <w:rFonts w:ascii="Arial" w:hAnsi="Arial" w:cs="Arial"/>
              </w:rPr>
            </w:pPr>
            <w:bookmarkStart w:id="113" w:name="_Toc404327209"/>
            <w:bookmarkStart w:id="114" w:name="_Toc404332696"/>
            <w:bookmarkStart w:id="115" w:name="_Toc162261999"/>
            <w:r w:rsidRPr="00D410DC">
              <w:rPr>
                <w:rFonts w:ascii="Arial" w:hAnsi="Arial" w:cs="Arial"/>
              </w:rPr>
              <w:t>CENTRE CONTROL DE MOTORS</w:t>
            </w:r>
            <w:r w:rsidRPr="006C544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(CCM)</w:t>
            </w:r>
            <w:bookmarkEnd w:id="113"/>
            <w:bookmarkEnd w:id="114"/>
            <w:bookmarkEnd w:id="115"/>
          </w:p>
        </w:tc>
      </w:tr>
      <w:tr w:rsidR="00015EAA" w:rsidRPr="00D410DC" w14:paraId="502EF9D9" w14:textId="77777777" w:rsidTr="0087231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1BFC8BAC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4287009A" w14:textId="77777777" w:rsidR="00015EAA" w:rsidRPr="00D410DC" w:rsidRDefault="00015EAA" w:rsidP="00E51355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015EAA" w:rsidRPr="00D410DC" w14:paraId="0C86592D" w14:textId="77777777" w:rsidTr="0087231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3533D4DF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207A3D17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Centre control motors</w:t>
            </w:r>
          </w:p>
        </w:tc>
      </w:tr>
    </w:tbl>
    <w:p w14:paraId="1917C135" w14:textId="77777777" w:rsidR="00015EAA" w:rsidRPr="00D410DC" w:rsidRDefault="00015EAA" w:rsidP="00296A97">
      <w:pPr>
        <w:widowControl/>
        <w:spacing w:line="360" w:lineRule="auto"/>
        <w:jc w:val="both"/>
        <w:rPr>
          <w:rFonts w:ascii="Arial" w:hAnsi="Arial" w:cs="Arial"/>
        </w:rPr>
      </w:pPr>
    </w:p>
    <w:p w14:paraId="3F5BC806" w14:textId="77777777" w:rsidR="00015EAA" w:rsidRPr="00872317" w:rsidRDefault="00813B2D" w:rsidP="00872317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2E95495B">
          <v:line id="_x0000_s2134" style="position:absolute;left:0;text-align:left;z-index:251683840" from=".9pt,17.5pt" to="482.8pt,17.5pt" strokeweight=".5pt"/>
        </w:pict>
      </w:r>
      <w:r w:rsidR="00296A97" w:rsidRPr="00872317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982"/>
        <w:gridCol w:w="5657"/>
      </w:tblGrid>
      <w:tr w:rsidR="00015EAA" w:rsidRPr="00D410DC" w14:paraId="487D6D49" w14:textId="77777777" w:rsidTr="00A84A46">
        <w:trPr>
          <w:trHeight w:val="283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3F1569BE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  <w:u w:val="single"/>
              </w:rPr>
            </w:pPr>
            <w:r w:rsidRPr="00D410DC">
              <w:rPr>
                <w:rFonts w:ascii="Arial" w:hAnsi="Arial" w:cs="Arial"/>
                <w:b/>
                <w:bCs/>
                <w:u w:val="single"/>
              </w:rPr>
              <w:t>QUADRE ELÈCTRIC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33867684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</w:p>
        </w:tc>
      </w:tr>
      <w:tr w:rsidR="00015EAA" w:rsidRPr="006C5449" w14:paraId="7626F07B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0ED6605D" w14:textId="77777777" w:rsidR="00015EAA" w:rsidRPr="006C5449" w:rsidRDefault="00015EAA" w:rsidP="00E5135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Envolvent</w:t>
            </w:r>
            <w:r w:rsidRPr="006C544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513B9744" w14:textId="77777777" w:rsidR="00015EAA" w:rsidRPr="006C5449" w:rsidRDefault="00015EAA" w:rsidP="00E513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HIMEL</w:t>
            </w:r>
          </w:p>
        </w:tc>
      </w:tr>
      <w:tr w:rsidR="00015EAA" w:rsidRPr="00D410DC" w14:paraId="1F5B0CEC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4EE48449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Tensió nominal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2FB3CA0C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3 x 400 / 230 VAC + 10% - 15% </w:t>
            </w:r>
          </w:p>
        </w:tc>
      </w:tr>
      <w:tr w:rsidR="00015EAA" w:rsidRPr="00D410DC" w14:paraId="072CF960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030B760E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Freqüència nominal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69BCB307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50 Hz </w:t>
            </w:r>
            <w:r w:rsidRPr="00D410DC">
              <w:rPr>
                <w:rFonts w:ascii="Arial" w:hAnsi="Arial" w:cs="Arial"/>
              </w:rPr>
              <w:sym w:font="UniversalMath1 BT" w:char="F036"/>
            </w:r>
            <w:r w:rsidRPr="00D410DC">
              <w:rPr>
                <w:rFonts w:ascii="Arial" w:hAnsi="Arial" w:cs="Arial"/>
              </w:rPr>
              <w:t xml:space="preserve"> 2% </w:t>
            </w:r>
          </w:p>
        </w:tc>
      </w:tr>
      <w:tr w:rsidR="00015EAA" w:rsidRPr="00D410DC" w14:paraId="216B8B65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63679C95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Règim de neutre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18EEEFA0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TT</w:t>
            </w:r>
          </w:p>
        </w:tc>
      </w:tr>
      <w:tr w:rsidR="00015EAA" w:rsidRPr="00D410DC" w14:paraId="0B9A2BCF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35CF52FF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Tensió assignada d’aïllament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6DAFC80A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400 VAC </w:t>
            </w:r>
          </w:p>
        </w:tc>
      </w:tr>
      <w:tr w:rsidR="00015EAA" w:rsidRPr="00D410DC" w14:paraId="0B7DCD88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348F6790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Embarrat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7C84BE19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  <w:r w:rsidRPr="00D410DC">
              <w:rPr>
                <w:rFonts w:ascii="Arial" w:hAnsi="Arial" w:cs="Arial"/>
              </w:rPr>
              <w:t xml:space="preserve"> </w:t>
            </w:r>
          </w:p>
        </w:tc>
      </w:tr>
      <w:tr w:rsidR="00015EAA" w:rsidRPr="00D410DC" w14:paraId="31FEFE39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7442850A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Intensitat de curtcircuit condicional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36F6B809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50 KA</w:t>
            </w:r>
          </w:p>
        </w:tc>
      </w:tr>
      <w:tr w:rsidR="00015EAA" w:rsidRPr="00D410DC" w14:paraId="51A47045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1E6B9917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Norma equipo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20DCCCAB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UNE – EN 60439-1</w:t>
            </w:r>
          </w:p>
        </w:tc>
      </w:tr>
      <w:tr w:rsidR="00015EAA" w:rsidRPr="00D410DC" w14:paraId="2A5CC36A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2C73F117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Forma constructiva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76F4DA04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Execució fixa</w:t>
            </w:r>
          </w:p>
        </w:tc>
      </w:tr>
      <w:tr w:rsidR="00015EAA" w:rsidRPr="00D410DC" w14:paraId="680C6977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43C18C01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Norma de seguretat en màquines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7324DBAD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UNE – EN 60204-1</w:t>
            </w:r>
          </w:p>
        </w:tc>
      </w:tr>
      <w:tr w:rsidR="00015EAA" w:rsidRPr="00D410DC" w14:paraId="36658776" w14:textId="77777777" w:rsidTr="00A84A46">
        <w:trPr>
          <w:trHeight w:val="170"/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3F36F08B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Norma d’envoltants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39B6D711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UNE – EN 50298</w:t>
            </w:r>
          </w:p>
        </w:tc>
      </w:tr>
      <w:tr w:rsidR="00015EAA" w:rsidRPr="00D410DC" w14:paraId="54E2D231" w14:textId="77777777" w:rsidTr="00A84A46">
        <w:trPr>
          <w:jc w:val="center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700A7D00" w14:textId="77777777" w:rsidR="00015EAA" w:rsidRPr="00D410DC" w:rsidRDefault="00015EAA" w:rsidP="00E5135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5D6A5F9C" w14:textId="77777777" w:rsidR="00015EAA" w:rsidRPr="00D410DC" w:rsidRDefault="00015EAA" w:rsidP="00E51355">
            <w:pPr>
              <w:jc w:val="both"/>
              <w:rPr>
                <w:rFonts w:ascii="Arial" w:hAnsi="Arial" w:cs="Arial"/>
              </w:rPr>
            </w:pPr>
          </w:p>
        </w:tc>
      </w:tr>
      <w:tr w:rsidR="00FB22CF" w:rsidRPr="00D410DC" w14:paraId="74FC6D43" w14:textId="77777777" w:rsidTr="00A84A46">
        <w:trPr>
          <w:trHeight w:val="1961"/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67892" w14:textId="77777777" w:rsidR="00EC2FBF" w:rsidRDefault="00EC2FBF" w:rsidP="00D6210E">
            <w:pPr>
              <w:spacing w:after="180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SERVEIS</w:t>
            </w:r>
          </w:p>
          <w:p w14:paraId="396C398E" w14:textId="77777777" w:rsidR="00FB22CF" w:rsidRPr="00FB22CF" w:rsidRDefault="00FB22CF" w:rsidP="00FB22CF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Interruptor</w:t>
            </w:r>
            <w:r>
              <w:rPr>
                <w:rFonts w:ascii="Arial" w:hAnsi="Arial" w:cs="Arial"/>
              </w:rPr>
              <w:t>s</w:t>
            </w:r>
            <w:r w:rsidRPr="00D410DC">
              <w:rPr>
                <w:rFonts w:ascii="Arial" w:hAnsi="Arial" w:cs="Arial"/>
              </w:rPr>
              <w:t xml:space="preserve"> automàtic</w:t>
            </w:r>
            <w:r>
              <w:rPr>
                <w:rFonts w:ascii="Arial" w:hAnsi="Arial" w:cs="Arial"/>
              </w:rPr>
              <w:t>s</w:t>
            </w:r>
            <w:r w:rsidRPr="00D410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(protecció general del quadre), Schneider electric NS-1000 amb unitat de control Micrologix 2.0.</w:t>
            </w:r>
          </w:p>
          <w:p w14:paraId="07E8BF20" w14:textId="77777777" w:rsidR="00FB22CF" w:rsidRPr="00D410DC" w:rsidRDefault="00FB22CF" w:rsidP="00FB22CF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Interruptor automàtic</w:t>
            </w:r>
            <w:r>
              <w:rPr>
                <w:rFonts w:ascii="Arial" w:hAnsi="Arial" w:cs="Arial"/>
              </w:rPr>
              <w:t>s</w:t>
            </w:r>
            <w:r w:rsidRPr="00D410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amb protecció diferencial, Schneider electric C120H amb bloc VIGI C120 classe A “si” selectiu</w:t>
            </w:r>
            <w:r w:rsidR="00187CE6">
              <w:rPr>
                <w:rFonts w:ascii="Arial" w:hAnsi="Arial" w:cs="Arial"/>
              </w:rPr>
              <w:t>.</w:t>
            </w:r>
          </w:p>
          <w:p w14:paraId="06F8ED7E" w14:textId="77777777" w:rsidR="00FB22CF" w:rsidRPr="00D410DC" w:rsidRDefault="00FB22CF" w:rsidP="00FB22CF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Interruptors automàtics amb protecció diferencial </w:t>
            </w:r>
            <w:r>
              <w:rPr>
                <w:rFonts w:ascii="Arial" w:hAnsi="Arial" w:cs="Arial"/>
              </w:rPr>
              <w:t>Schneider electric NSX i protecció Vigi MH.</w:t>
            </w:r>
          </w:p>
          <w:p w14:paraId="16BBBD76" w14:textId="77777777" w:rsidR="00FB22CF" w:rsidRPr="00D410DC" w:rsidRDefault="00FB22CF" w:rsidP="00FB22CF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Arrencadors dire</w:t>
            </w:r>
            <w:r>
              <w:rPr>
                <w:rFonts w:ascii="Arial" w:hAnsi="Arial" w:cs="Arial"/>
              </w:rPr>
              <w:t>ctes per a motor fins a 5,5 kW, TESYS “U” Schneider electric LUB-32+LUCA-12 amb contactes auxiliars a definir</w:t>
            </w:r>
            <w:r w:rsidR="00187CE6">
              <w:rPr>
                <w:rFonts w:ascii="Arial" w:hAnsi="Arial" w:cs="Arial"/>
              </w:rPr>
              <w:t>.</w:t>
            </w:r>
          </w:p>
          <w:p w14:paraId="3B6024AB" w14:textId="77777777" w:rsidR="00FB22CF" w:rsidRPr="00D410DC" w:rsidRDefault="00FB22CF" w:rsidP="00FB22CF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Sortides mitjançant arrencador estàtic per a motor fins a 18.5 kW</w:t>
            </w:r>
            <w:r>
              <w:rPr>
                <w:rFonts w:ascii="Arial" w:hAnsi="Arial" w:cs="Arial"/>
              </w:rPr>
              <w:t>, Rockwell autiomation SMC-Flex</w:t>
            </w:r>
            <w:r w:rsidR="00187CE6">
              <w:rPr>
                <w:rFonts w:ascii="Arial" w:hAnsi="Arial" w:cs="Arial"/>
              </w:rPr>
              <w:t>.</w:t>
            </w:r>
          </w:p>
          <w:p w14:paraId="726B94ED" w14:textId="77777777" w:rsidR="00FB22CF" w:rsidRPr="00D410DC" w:rsidRDefault="00FB22CF" w:rsidP="00015EAA">
            <w:pPr>
              <w:numPr>
                <w:ilvl w:val="0"/>
                <w:numId w:val="9"/>
              </w:numPr>
              <w:tabs>
                <w:tab w:val="num" w:pos="420"/>
              </w:tabs>
              <w:ind w:left="4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Interruptor</w:t>
            </w:r>
            <w:r w:rsidRPr="00D410DC">
              <w:rPr>
                <w:rFonts w:ascii="Arial" w:hAnsi="Arial" w:cs="Arial"/>
              </w:rPr>
              <w:t>s automàtics amb protecció diferencial (sortides a diferents equips)</w:t>
            </w:r>
            <w:r>
              <w:rPr>
                <w:rFonts w:ascii="Arial" w:hAnsi="Arial" w:cs="Arial"/>
              </w:rPr>
              <w:t>, Schneider electric C60H amb bloc VIGI C60 classe A “si” selectiu</w:t>
            </w:r>
            <w:r w:rsidR="00187CE6">
              <w:rPr>
                <w:rFonts w:ascii="Arial" w:hAnsi="Arial" w:cs="Arial"/>
              </w:rPr>
              <w:t>.</w:t>
            </w:r>
          </w:p>
          <w:p w14:paraId="243D3C04" w14:textId="77777777" w:rsidR="00FB22CF" w:rsidRDefault="00FB22CF" w:rsidP="00E51355">
            <w:pPr>
              <w:ind w:left="60"/>
              <w:jc w:val="both"/>
              <w:rPr>
                <w:rFonts w:ascii="Arial" w:hAnsi="Arial" w:cs="Arial"/>
              </w:rPr>
            </w:pPr>
          </w:p>
          <w:p w14:paraId="5C3418ED" w14:textId="77777777" w:rsidR="00FB22CF" w:rsidRPr="00D410DC" w:rsidRDefault="00FB22CF" w:rsidP="00FB22CF">
            <w:pPr>
              <w:spacing w:line="360" w:lineRule="auto"/>
              <w:ind w:left="60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Cada alimentació equip consta de: </w:t>
            </w:r>
          </w:p>
          <w:p w14:paraId="55AD3422" w14:textId="77777777" w:rsidR="00FB22CF" w:rsidRPr="00D410DC" w:rsidRDefault="00FB22CF" w:rsidP="00015EAA">
            <w:pPr>
              <w:numPr>
                <w:ilvl w:val="0"/>
                <w:numId w:val="9"/>
              </w:numPr>
              <w:tabs>
                <w:tab w:val="num" w:pos="420"/>
              </w:tabs>
              <w:ind w:left="420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Interruptor automàtic, protecció diferencial i </w:t>
            </w:r>
            <w:r>
              <w:rPr>
                <w:rFonts w:ascii="Arial" w:hAnsi="Arial" w:cs="Arial"/>
              </w:rPr>
              <w:t xml:space="preserve">contactes de </w:t>
            </w:r>
            <w:r w:rsidRPr="00D410DC">
              <w:rPr>
                <w:rFonts w:ascii="Arial" w:hAnsi="Arial" w:cs="Arial"/>
              </w:rPr>
              <w:t xml:space="preserve">senyalització </w:t>
            </w:r>
            <w:r>
              <w:rPr>
                <w:rFonts w:ascii="Arial" w:hAnsi="Arial" w:cs="Arial"/>
              </w:rPr>
              <w:t>i estat</w:t>
            </w:r>
            <w:r w:rsidR="00187CE6">
              <w:rPr>
                <w:rFonts w:ascii="Arial" w:hAnsi="Arial" w:cs="Arial"/>
              </w:rPr>
              <w:t>.</w:t>
            </w:r>
          </w:p>
          <w:p w14:paraId="70B5D5BD" w14:textId="77777777" w:rsidR="00FB22CF" w:rsidRDefault="00FB22CF" w:rsidP="00E51355">
            <w:pPr>
              <w:ind w:left="60"/>
              <w:jc w:val="both"/>
              <w:rPr>
                <w:rFonts w:ascii="Arial" w:hAnsi="Arial" w:cs="Arial"/>
              </w:rPr>
            </w:pPr>
          </w:p>
          <w:p w14:paraId="0AD5A841" w14:textId="77777777" w:rsidR="00FB22CF" w:rsidRPr="00D410DC" w:rsidRDefault="00FB22CF" w:rsidP="00FB22CF">
            <w:pPr>
              <w:spacing w:line="360" w:lineRule="auto"/>
              <w:ind w:left="60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Cada</w:t>
            </w:r>
            <w:r w:rsidR="00187CE6">
              <w:rPr>
                <w:rFonts w:ascii="Arial" w:hAnsi="Arial" w:cs="Arial"/>
              </w:rPr>
              <w:t xml:space="preserve"> arrencador directe consta de:</w:t>
            </w:r>
          </w:p>
          <w:p w14:paraId="41A46B01" w14:textId="77777777" w:rsidR="00FB22CF" w:rsidRPr="00D410DC" w:rsidRDefault="00FB22CF" w:rsidP="00015EAA">
            <w:pPr>
              <w:numPr>
                <w:ilvl w:val="0"/>
                <w:numId w:val="9"/>
              </w:numPr>
              <w:tabs>
                <w:tab w:val="num" w:pos="420"/>
              </w:tabs>
              <w:ind w:left="420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Interruptor automàtic, protecció diferencial, contactor, relé electrònic, magnetotèrmics de maniobra de 230 Vac, </w:t>
            </w:r>
            <w:r>
              <w:rPr>
                <w:rFonts w:ascii="Arial" w:hAnsi="Arial" w:cs="Arial"/>
              </w:rPr>
              <w:t>contactes</w:t>
            </w:r>
            <w:r w:rsidRPr="00D410DC">
              <w:rPr>
                <w:rFonts w:ascii="Arial" w:hAnsi="Arial" w:cs="Arial"/>
              </w:rPr>
              <w:t xml:space="preserve"> aux</w:t>
            </w:r>
            <w:r>
              <w:rPr>
                <w:rFonts w:ascii="Arial" w:hAnsi="Arial" w:cs="Arial"/>
              </w:rPr>
              <w:t>iliars i senyalització de marxa, TESYS “U” Schneider electric LUB-32+LUCA-12 amb contactes auxiliars a definir</w:t>
            </w:r>
            <w:r w:rsidR="001F0A50">
              <w:rPr>
                <w:rFonts w:ascii="Arial" w:hAnsi="Arial" w:cs="Arial"/>
              </w:rPr>
              <w:t xml:space="preserve">. </w:t>
            </w:r>
          </w:p>
          <w:p w14:paraId="5BA9D157" w14:textId="77777777" w:rsidR="00FB22CF" w:rsidRDefault="00FB22CF" w:rsidP="00E51355">
            <w:pPr>
              <w:ind w:left="60"/>
              <w:jc w:val="both"/>
              <w:rPr>
                <w:rFonts w:ascii="Arial" w:hAnsi="Arial" w:cs="Arial"/>
              </w:rPr>
            </w:pPr>
          </w:p>
          <w:p w14:paraId="1CD0D77D" w14:textId="77777777" w:rsidR="00FB22CF" w:rsidRPr="00D410DC" w:rsidRDefault="00FB22CF" w:rsidP="00FB22CF">
            <w:pPr>
              <w:spacing w:line="360" w:lineRule="auto"/>
              <w:ind w:left="60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Cada arrencador amb inversió del</w:t>
            </w:r>
            <w:r w:rsidR="00187CE6">
              <w:rPr>
                <w:rFonts w:ascii="Arial" w:hAnsi="Arial" w:cs="Arial"/>
              </w:rPr>
              <w:t xml:space="preserve"> sentit de la marxa consta de:</w:t>
            </w:r>
          </w:p>
          <w:p w14:paraId="12E7AAEF" w14:textId="77777777" w:rsidR="00FB22CF" w:rsidRPr="00D410DC" w:rsidRDefault="00FB22CF" w:rsidP="00015EAA">
            <w:pPr>
              <w:numPr>
                <w:ilvl w:val="0"/>
                <w:numId w:val="9"/>
              </w:numPr>
              <w:tabs>
                <w:tab w:val="num" w:pos="420"/>
              </w:tabs>
              <w:ind w:left="420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Interruptor automàtic, protecció diferencial, contactor, relé electrònic, magnetotèrmics de maniobra de 230 Vac, </w:t>
            </w:r>
            <w:r>
              <w:rPr>
                <w:rFonts w:ascii="Arial" w:hAnsi="Arial" w:cs="Arial"/>
              </w:rPr>
              <w:t>contactes</w:t>
            </w:r>
            <w:r w:rsidRPr="00D410DC">
              <w:rPr>
                <w:rFonts w:ascii="Arial" w:hAnsi="Arial" w:cs="Arial"/>
              </w:rPr>
              <w:t xml:space="preserve"> aux</w:t>
            </w:r>
            <w:r>
              <w:rPr>
                <w:rFonts w:ascii="Arial" w:hAnsi="Arial" w:cs="Arial"/>
              </w:rPr>
              <w:t>iliars i senyalització de marxa, TESYS “U” Schneider electric LU2-B12+LUCA-12 amb contactes inversors en mòdul separat, i amb contactes auxiliars a definir</w:t>
            </w:r>
            <w:r w:rsidR="001F0A50">
              <w:rPr>
                <w:rFonts w:ascii="Arial" w:hAnsi="Arial" w:cs="Arial"/>
              </w:rPr>
              <w:t xml:space="preserve">. </w:t>
            </w:r>
          </w:p>
          <w:p w14:paraId="5C95421A" w14:textId="77777777" w:rsidR="00FB22CF" w:rsidRDefault="00FB22CF" w:rsidP="00E51355">
            <w:pPr>
              <w:ind w:left="60"/>
              <w:jc w:val="both"/>
              <w:rPr>
                <w:rFonts w:ascii="Arial" w:hAnsi="Arial" w:cs="Arial"/>
              </w:rPr>
            </w:pPr>
          </w:p>
          <w:p w14:paraId="6515D0E3" w14:textId="77777777" w:rsidR="00FB22CF" w:rsidRPr="00D410DC" w:rsidRDefault="00FB22CF" w:rsidP="00FB22CF">
            <w:pPr>
              <w:spacing w:line="360" w:lineRule="auto"/>
              <w:ind w:left="60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Cada sortida mitjançant</w:t>
            </w:r>
            <w:r>
              <w:rPr>
                <w:rFonts w:ascii="Arial" w:hAnsi="Arial" w:cs="Arial"/>
              </w:rPr>
              <w:t xml:space="preserve"> arrencador estàtic consta de:</w:t>
            </w:r>
          </w:p>
          <w:p w14:paraId="10FB6E75" w14:textId="77777777" w:rsidR="00FB22CF" w:rsidRPr="00D410DC" w:rsidRDefault="00FB22CF" w:rsidP="00015EAA">
            <w:pPr>
              <w:numPr>
                <w:ilvl w:val="0"/>
                <w:numId w:val="9"/>
              </w:numPr>
              <w:tabs>
                <w:tab w:val="num" w:pos="420"/>
              </w:tabs>
              <w:ind w:left="420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Interruptor automàtic, protecció diferencial, contactor de by-pass, magnetotèrmics de maniobra de 230 Vac, </w:t>
            </w:r>
            <w:r>
              <w:rPr>
                <w:rFonts w:ascii="Arial" w:hAnsi="Arial" w:cs="Arial"/>
              </w:rPr>
              <w:t>contactes auxiliars i senyalització de Schneider electric i arrencado</w:t>
            </w:r>
            <w:r w:rsidR="00BD28DC">
              <w:rPr>
                <w:rFonts w:ascii="Arial" w:hAnsi="Arial" w:cs="Arial"/>
              </w:rPr>
              <w:t>r ,Rockwell automation SMC-FLEX</w:t>
            </w:r>
            <w:r w:rsidR="001F0A50">
              <w:rPr>
                <w:rFonts w:ascii="Arial" w:hAnsi="Arial" w:cs="Arial"/>
              </w:rPr>
              <w:t xml:space="preserve">. </w:t>
            </w:r>
          </w:p>
          <w:p w14:paraId="18C937C0" w14:textId="77777777" w:rsidR="00FB22CF" w:rsidRDefault="00FB22CF" w:rsidP="00E51355">
            <w:pPr>
              <w:ind w:left="60"/>
              <w:jc w:val="both"/>
              <w:rPr>
                <w:rFonts w:ascii="Arial" w:hAnsi="Arial" w:cs="Arial"/>
              </w:rPr>
            </w:pPr>
          </w:p>
          <w:p w14:paraId="7A6C91E5" w14:textId="77777777" w:rsidR="00FB22CF" w:rsidRDefault="00FB22CF" w:rsidP="00E51355">
            <w:pPr>
              <w:ind w:left="60"/>
              <w:jc w:val="both"/>
              <w:rPr>
                <w:rFonts w:ascii="Arial" w:hAnsi="Arial" w:cs="Arial"/>
              </w:rPr>
            </w:pPr>
            <w:r w:rsidRPr="006C5449">
              <w:rPr>
                <w:rFonts w:ascii="Arial" w:hAnsi="Arial" w:cs="Arial"/>
              </w:rPr>
              <w:t xml:space="preserve">Nota: per a sortides superiors a 90 kW </w:t>
            </w:r>
            <w:r>
              <w:rPr>
                <w:rFonts w:ascii="Arial" w:hAnsi="Arial" w:cs="Arial"/>
              </w:rPr>
              <w:t xml:space="preserve">s’utilitzarà </w:t>
            </w:r>
            <w:r w:rsidRPr="006C5449">
              <w:rPr>
                <w:rFonts w:ascii="Arial" w:hAnsi="Arial" w:cs="Arial"/>
              </w:rPr>
              <w:t>el mode</w:t>
            </w:r>
            <w:r>
              <w:rPr>
                <w:rFonts w:ascii="Arial" w:hAnsi="Arial" w:cs="Arial"/>
              </w:rPr>
              <w:t xml:space="preserve">l 825-P de Rockwell Automation, </w:t>
            </w:r>
            <w:r w:rsidRPr="006C5449">
              <w:rPr>
                <w:rFonts w:ascii="Arial" w:hAnsi="Arial" w:cs="Arial"/>
              </w:rPr>
              <w:t xml:space="preserve">integrat al sistema de control mitjançant comunicació </w:t>
            </w:r>
            <w:r>
              <w:rPr>
                <w:rFonts w:ascii="Arial" w:hAnsi="Arial" w:cs="Arial"/>
              </w:rPr>
              <w:t>EthernetIP</w:t>
            </w:r>
            <w:r w:rsidR="001F0A50">
              <w:rPr>
                <w:rFonts w:ascii="Arial" w:hAnsi="Arial" w:cs="Arial"/>
              </w:rPr>
              <w:t xml:space="preserve">. </w:t>
            </w:r>
          </w:p>
          <w:p w14:paraId="3225F388" w14:textId="77777777" w:rsidR="00855D6D" w:rsidRPr="00FB22CF" w:rsidRDefault="00855D6D" w:rsidP="00E51355">
            <w:pPr>
              <w:ind w:left="60"/>
              <w:jc w:val="both"/>
              <w:rPr>
                <w:rFonts w:ascii="Arial" w:hAnsi="Arial" w:cs="Arial"/>
              </w:rPr>
            </w:pPr>
          </w:p>
        </w:tc>
      </w:tr>
      <w:tr w:rsidR="00D6210E" w:rsidRPr="00D410DC" w14:paraId="3A1B45C1" w14:textId="77777777" w:rsidTr="00A84A46">
        <w:trPr>
          <w:trHeight w:val="2895"/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8A0C6" w14:textId="77777777" w:rsidR="00D6210E" w:rsidRDefault="00D6210E" w:rsidP="00D6210E">
            <w:pPr>
              <w:spacing w:after="180"/>
              <w:ind w:left="62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  <w:b/>
                <w:bCs/>
                <w:u w:val="single"/>
              </w:rPr>
              <w:lastRenderedPageBreak/>
              <w:t>ACCESSORIS</w:t>
            </w:r>
          </w:p>
          <w:p w14:paraId="673C821A" w14:textId="77777777" w:rsidR="00D6210E" w:rsidRPr="00D410DC" w:rsidRDefault="00D6210E" w:rsidP="00D6210E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1 Analitzador de xarxes </w:t>
            </w:r>
            <w:r>
              <w:rPr>
                <w:rFonts w:ascii="Arial" w:hAnsi="Arial" w:cs="Arial"/>
              </w:rPr>
              <w:t>Power monitor 1000 de Rocwell aut</w:t>
            </w:r>
            <w:r w:rsidR="00BD28DC">
              <w:rPr>
                <w:rFonts w:ascii="Arial" w:hAnsi="Arial" w:cs="Arial"/>
              </w:rPr>
              <w:t>omation, amb sortida EthernetIP</w:t>
            </w:r>
            <w:r w:rsidR="001F0A50">
              <w:rPr>
                <w:rFonts w:ascii="Arial" w:hAnsi="Arial" w:cs="Arial"/>
              </w:rPr>
              <w:t>.</w:t>
            </w:r>
          </w:p>
          <w:p w14:paraId="175805CD" w14:textId="77777777" w:rsidR="00D6210E" w:rsidRPr="00D410DC" w:rsidRDefault="00D6210E" w:rsidP="00D6210E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Protecció contra sobretensions classe 2 </w:t>
            </w:r>
            <w:r>
              <w:rPr>
                <w:rFonts w:ascii="Arial" w:hAnsi="Arial" w:cs="Arial"/>
              </w:rPr>
              <w:t>VAL-CP-35-350 de Phoenix Contact</w:t>
            </w:r>
            <w:r w:rsidR="001F0A50">
              <w:rPr>
                <w:rFonts w:ascii="Arial" w:hAnsi="Arial" w:cs="Arial"/>
              </w:rPr>
              <w:t>.</w:t>
            </w:r>
          </w:p>
          <w:p w14:paraId="26E34199" w14:textId="77777777" w:rsidR="00D6210E" w:rsidRPr="006C5449" w:rsidRDefault="00D6210E" w:rsidP="00D6210E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6C5449">
              <w:rPr>
                <w:rFonts w:ascii="Arial" w:hAnsi="Arial" w:cs="Arial"/>
              </w:rPr>
              <w:t>Calefacció amb resistències d’alumini aletejades i ter</w:t>
            </w:r>
            <w:r w:rsidR="00187CE6">
              <w:rPr>
                <w:rFonts w:ascii="Arial" w:hAnsi="Arial" w:cs="Arial"/>
              </w:rPr>
              <w:t>mòstat de control per columna.</w:t>
            </w:r>
          </w:p>
          <w:p w14:paraId="77583FEE" w14:textId="77777777" w:rsidR="00D6210E" w:rsidRPr="006C5449" w:rsidRDefault="00D6210E" w:rsidP="00D6210E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Ventilació</w:t>
            </w:r>
            <w:r w:rsidRPr="006C5449">
              <w:rPr>
                <w:rFonts w:ascii="Arial" w:hAnsi="Arial" w:cs="Arial"/>
              </w:rPr>
              <w:t xml:space="preserve"> i ter</w:t>
            </w:r>
            <w:r w:rsidR="00187CE6">
              <w:rPr>
                <w:rFonts w:ascii="Arial" w:hAnsi="Arial" w:cs="Arial"/>
              </w:rPr>
              <w:t>mòstat de control per columna.</w:t>
            </w:r>
          </w:p>
          <w:p w14:paraId="0F9973E4" w14:textId="77777777" w:rsidR="00D6210E" w:rsidRPr="00D410DC" w:rsidRDefault="00D6210E" w:rsidP="00D6210E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Comandament manual d’interruptor d’entrada i feeders de sortida: tipus</w:t>
            </w:r>
            <w:r w:rsidR="00187CE6">
              <w:rPr>
                <w:rFonts w:ascii="Arial" w:hAnsi="Arial" w:cs="Arial"/>
              </w:rPr>
              <w:t xml:space="preserve"> tumbler d’accionament exterior.</w:t>
            </w:r>
          </w:p>
          <w:p w14:paraId="0CFFB0FF" w14:textId="77777777" w:rsidR="00D6210E" w:rsidRPr="00D410DC" w:rsidRDefault="00D6210E" w:rsidP="00D6210E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1 Transformador </w:t>
            </w:r>
            <w:r>
              <w:rPr>
                <w:rFonts w:ascii="Arial" w:hAnsi="Arial" w:cs="Arial"/>
              </w:rPr>
              <w:t xml:space="preserve">POLYLUX </w:t>
            </w:r>
            <w:r w:rsidRPr="00D410DC">
              <w:rPr>
                <w:rFonts w:ascii="Arial" w:hAnsi="Arial" w:cs="Arial"/>
              </w:rPr>
              <w:t>de com</w:t>
            </w:r>
            <w:r w:rsidR="00BD28DC">
              <w:rPr>
                <w:rFonts w:ascii="Arial" w:hAnsi="Arial" w:cs="Arial"/>
              </w:rPr>
              <w:t>andament 3.150 VA 400 / 230 VAC</w:t>
            </w:r>
            <w:r w:rsidR="001F0A50">
              <w:rPr>
                <w:rFonts w:ascii="Arial" w:hAnsi="Arial" w:cs="Arial"/>
              </w:rPr>
              <w:t>.</w:t>
            </w:r>
          </w:p>
          <w:p w14:paraId="4835DED5" w14:textId="77777777" w:rsidR="00D6210E" w:rsidRPr="00D410DC" w:rsidRDefault="00D6210E" w:rsidP="00D6210E">
            <w:pPr>
              <w:numPr>
                <w:ilvl w:val="0"/>
                <w:numId w:val="9"/>
              </w:numPr>
              <w:tabs>
                <w:tab w:val="num" w:pos="420"/>
              </w:tabs>
              <w:spacing w:after="120"/>
              <w:ind w:left="419" w:hanging="357"/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Identificació d’embarrats amb fundes termoretràctils</w:t>
            </w:r>
            <w:r>
              <w:rPr>
                <w:rFonts w:ascii="Arial" w:hAnsi="Arial" w:cs="Arial"/>
              </w:rPr>
              <w:t>.</w:t>
            </w:r>
          </w:p>
          <w:p w14:paraId="55B2740F" w14:textId="77777777" w:rsidR="00C03DD6" w:rsidRPr="00D410DC" w:rsidRDefault="00D6210E" w:rsidP="00610C4C">
            <w:pPr>
              <w:numPr>
                <w:ilvl w:val="0"/>
                <w:numId w:val="9"/>
              </w:numPr>
              <w:tabs>
                <w:tab w:val="num" w:pos="420"/>
              </w:tabs>
              <w:ind w:left="420"/>
              <w:jc w:val="both"/>
              <w:rPr>
                <w:rFonts w:ascii="Arial" w:hAnsi="Arial" w:cs="Arial"/>
              </w:rPr>
            </w:pPr>
            <w:r w:rsidRPr="006C5449">
              <w:rPr>
                <w:rFonts w:ascii="Arial" w:hAnsi="Arial" w:cs="Arial"/>
              </w:rPr>
              <w:t>Identificació del cablejat intern amb anells numerats als dos extrems</w:t>
            </w:r>
            <w:r>
              <w:rPr>
                <w:rFonts w:ascii="Arial" w:hAnsi="Arial" w:cs="Arial"/>
              </w:rPr>
              <w:t>, marcant el punt de con</w:t>
            </w:r>
            <w:r w:rsidR="00BD28DC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exionat i número de l’equip.</w:t>
            </w:r>
          </w:p>
        </w:tc>
      </w:tr>
    </w:tbl>
    <w:p w14:paraId="434FE2F1" w14:textId="77777777" w:rsidR="0059685F" w:rsidRDefault="0059685F" w:rsidP="008E1CF8">
      <w:pPr>
        <w:jc w:val="both"/>
        <w:rPr>
          <w:rFonts w:ascii="Arial" w:hAnsi="Arial" w:cs="Arial"/>
          <w:b/>
          <w:bCs/>
          <w:u w:val="single"/>
        </w:rPr>
      </w:pPr>
    </w:p>
    <w:p w14:paraId="6AC20B9E" w14:textId="77777777" w:rsidR="0059685F" w:rsidRDefault="0059685F" w:rsidP="008E1CF8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ORDRE COLORS CABLEJAT</w:t>
      </w:r>
    </w:p>
    <w:p w14:paraId="3144A4F6" w14:textId="77777777" w:rsidR="0059685F" w:rsidRDefault="0059685F" w:rsidP="008E1CF8">
      <w:pPr>
        <w:jc w:val="both"/>
      </w:pPr>
    </w:p>
    <w:tbl>
      <w:tblPr>
        <w:tblW w:w="5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1984"/>
        <w:gridCol w:w="1984"/>
      </w:tblGrid>
      <w:tr w:rsidR="002F0674" w:rsidRPr="00D410DC" w14:paraId="27015ECA" w14:textId="77777777" w:rsidTr="00554F02">
        <w:trPr>
          <w:trHeight w:val="113"/>
          <w:jc w:val="center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792ECF" w14:textId="77777777" w:rsidR="0059685F" w:rsidRPr="002F0674" w:rsidRDefault="0059685F" w:rsidP="003A6B8F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2F0674">
              <w:rPr>
                <w:rFonts w:ascii="Arial" w:hAnsi="Arial" w:cs="Arial"/>
                <w:b/>
                <w:i/>
              </w:rPr>
              <w:t>COLOR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0592F2" w14:textId="77777777" w:rsidR="0059685F" w:rsidRPr="002F0674" w:rsidRDefault="0059685F" w:rsidP="003A6B8F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2F0674">
              <w:rPr>
                <w:rFonts w:ascii="Arial" w:hAnsi="Arial" w:cs="Arial"/>
                <w:b/>
                <w:i/>
              </w:rPr>
              <w:t>FUNCIÓ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E2F5EE" w14:textId="77777777" w:rsidR="0059685F" w:rsidRPr="002F0674" w:rsidRDefault="0059685F" w:rsidP="003A6B8F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2F0674">
              <w:rPr>
                <w:rFonts w:ascii="Arial" w:hAnsi="Arial" w:cs="Arial"/>
                <w:b/>
                <w:i/>
              </w:rPr>
              <w:t>DESCRIPCIÓ</w:t>
            </w:r>
          </w:p>
        </w:tc>
      </w:tr>
      <w:tr w:rsidR="002F0674" w:rsidRPr="00D410DC" w14:paraId="4E6691C4" w14:textId="77777777" w:rsidTr="00554F02">
        <w:trPr>
          <w:trHeight w:val="113"/>
          <w:jc w:val="center"/>
        </w:trPr>
        <w:tc>
          <w:tcPr>
            <w:tcW w:w="1984" w:type="dxa"/>
            <w:tcBorders>
              <w:bottom w:val="dotted" w:sz="4" w:space="0" w:color="auto"/>
              <w:right w:val="nil"/>
            </w:tcBorders>
            <w:vAlign w:val="center"/>
          </w:tcPr>
          <w:p w14:paraId="7A9E2F1D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Vermell</w:t>
            </w:r>
          </w:p>
        </w:tc>
        <w:tc>
          <w:tcPr>
            <w:tcW w:w="1984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1827388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+24VDC</w:t>
            </w:r>
          </w:p>
        </w:tc>
        <w:tc>
          <w:tcPr>
            <w:tcW w:w="1984" w:type="dxa"/>
            <w:tcBorders>
              <w:left w:val="nil"/>
              <w:bottom w:val="dotted" w:sz="4" w:space="0" w:color="auto"/>
            </w:tcBorders>
            <w:vAlign w:val="center"/>
          </w:tcPr>
          <w:p w14:paraId="2496F5F6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Positiu 24VDC</w:t>
            </w:r>
          </w:p>
        </w:tc>
      </w:tr>
      <w:tr w:rsidR="002F0674" w:rsidRPr="00D410DC" w14:paraId="471E70AC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4FF2FD45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Gris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7EB1D94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0VDC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51DA849E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Negatiu 24VDC</w:t>
            </w:r>
          </w:p>
        </w:tc>
      </w:tr>
      <w:tr w:rsidR="002F0674" w:rsidRPr="00D410DC" w14:paraId="0B55D779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5D55710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Groc 0.5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47A0630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PLC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284C1F34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Entrada PLC</w:t>
            </w:r>
          </w:p>
        </w:tc>
      </w:tr>
      <w:tr w:rsidR="002F0674" w:rsidRPr="00D410DC" w14:paraId="303C2C4C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737FEAB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Blanc 0.5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A31CB6D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PLC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2355DE41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Sortida PLC</w:t>
            </w:r>
          </w:p>
        </w:tc>
      </w:tr>
      <w:tr w:rsidR="002F0674" w:rsidRPr="00D410DC" w14:paraId="18DB7EE7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0F7C1A6E" w14:textId="77777777" w:rsidR="0059685F" w:rsidRDefault="002F0674" w:rsidP="002F0674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9685F">
              <w:rPr>
                <w:rFonts w:ascii="Arial" w:hAnsi="Arial" w:cs="Arial"/>
              </w:rPr>
              <w:t xml:space="preserve">pantallat </w:t>
            </w:r>
            <w:r>
              <w:rPr>
                <w:rFonts w:ascii="Arial" w:hAnsi="Arial" w:cs="Arial"/>
              </w:rPr>
              <w:t>G</w:t>
            </w:r>
            <w:r w:rsidR="0059685F">
              <w:rPr>
                <w:rFonts w:ascii="Arial" w:hAnsi="Arial" w:cs="Arial"/>
              </w:rPr>
              <w:t xml:space="preserve">ris 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70EB7FE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PLC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7AB5506E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Entrada analògica</w:t>
            </w:r>
          </w:p>
        </w:tc>
      </w:tr>
      <w:tr w:rsidR="002F0674" w:rsidRPr="00D410DC" w14:paraId="3C9A5B15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37A02FF9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Negre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75D24F2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I 24 VAC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6B5F284F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Fase</w:t>
            </w:r>
          </w:p>
        </w:tc>
      </w:tr>
      <w:tr w:rsidR="002F0674" w:rsidRPr="00D410DC" w14:paraId="5CDFD278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08A4FC30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Blau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6B82D2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I 24 VAC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038693C6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Neutre</w:t>
            </w:r>
          </w:p>
        </w:tc>
      </w:tr>
      <w:tr w:rsidR="002F0674" w:rsidRPr="00D410DC" w14:paraId="68009403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119A20A3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Negre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0E2B4ED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Fase R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7443CC46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Trifàsica </w:t>
            </w:r>
          </w:p>
        </w:tc>
      </w:tr>
      <w:tr w:rsidR="002F0674" w:rsidRPr="00D410DC" w14:paraId="0AC8911A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93B1738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Negre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AF6C144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Fase S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17614CB6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Trifàsica</w:t>
            </w:r>
          </w:p>
        </w:tc>
      </w:tr>
      <w:tr w:rsidR="002F0674" w:rsidRPr="00D410DC" w14:paraId="53941DA7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4B7341A6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Negre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FAA67C8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Fase T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675C1B67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Trifàsica</w:t>
            </w:r>
          </w:p>
        </w:tc>
      </w:tr>
      <w:tr w:rsidR="002F0674" w:rsidRPr="00D410DC" w14:paraId="287E1D05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4426456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Blau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2101AD3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Neutre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2EE1D391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Neutre</w:t>
            </w:r>
          </w:p>
        </w:tc>
      </w:tr>
      <w:tr w:rsidR="002F0674" w:rsidRPr="00D410DC" w14:paraId="021E9A5C" w14:textId="77777777" w:rsidTr="00554F02">
        <w:trPr>
          <w:trHeight w:val="113"/>
          <w:jc w:val="center"/>
        </w:trPr>
        <w:tc>
          <w:tcPr>
            <w:tcW w:w="1984" w:type="dxa"/>
            <w:tcBorders>
              <w:top w:val="dotted" w:sz="4" w:space="0" w:color="auto"/>
              <w:right w:val="nil"/>
            </w:tcBorders>
            <w:vAlign w:val="center"/>
          </w:tcPr>
          <w:p w14:paraId="092C1D44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Groc/verd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7C6B6203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Terra</w: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</w:tcBorders>
            <w:vAlign w:val="center"/>
          </w:tcPr>
          <w:p w14:paraId="3E9C02A7" w14:textId="77777777" w:rsidR="0059685F" w:rsidRDefault="0059685F" w:rsidP="003A6B8F">
            <w:pPr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Cablejat de terra</w:t>
            </w:r>
          </w:p>
        </w:tc>
      </w:tr>
    </w:tbl>
    <w:p w14:paraId="6B147F28" w14:textId="77777777" w:rsidR="0059685F" w:rsidRDefault="0059685F" w:rsidP="008E1CF8">
      <w:pPr>
        <w:jc w:val="both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865"/>
        <w:gridCol w:w="5491"/>
      </w:tblGrid>
      <w:tr w:rsidR="0059685F" w:rsidRPr="00D410DC" w14:paraId="340946BD" w14:textId="77777777" w:rsidTr="003A6B8F">
        <w:trPr>
          <w:trHeight w:val="283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F032B" w14:textId="77777777" w:rsidR="0059685F" w:rsidRPr="00D410DC" w:rsidRDefault="0059685F" w:rsidP="003A6B8F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  <w:b/>
                <w:bCs/>
                <w:u w:val="single"/>
              </w:rPr>
              <w:t xml:space="preserve">CARACTERÍSTIQUES </w:t>
            </w:r>
            <w:r>
              <w:rPr>
                <w:rFonts w:ascii="Arial" w:hAnsi="Arial" w:cs="Arial"/>
                <w:b/>
                <w:bCs/>
                <w:u w:val="single"/>
              </w:rPr>
              <w:t>MECÀ</w:t>
            </w:r>
            <w:r w:rsidRPr="00D410DC">
              <w:rPr>
                <w:rFonts w:ascii="Arial" w:hAnsi="Arial" w:cs="Arial"/>
                <w:b/>
                <w:bCs/>
                <w:u w:val="single"/>
              </w:rPr>
              <w:t>NIQUES</w:t>
            </w:r>
          </w:p>
        </w:tc>
      </w:tr>
      <w:tr w:rsidR="0059685F" w:rsidRPr="00D410DC" w14:paraId="1A3E6CE2" w14:textId="77777777" w:rsidTr="003A6B8F"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62EB8A63" w14:textId="77777777" w:rsidR="0059685F" w:rsidRPr="00D410DC" w:rsidRDefault="0059685F" w:rsidP="003A6B8F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 xml:space="preserve">Alçada x longitud x fondària 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0128EDFB" w14:textId="77777777" w:rsidR="0059685F" w:rsidRPr="00D410DC" w:rsidRDefault="0059685F" w:rsidP="003A6B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</w:p>
        </w:tc>
      </w:tr>
      <w:tr w:rsidR="0059685F" w:rsidRPr="00D410DC" w14:paraId="2DC708BB" w14:textId="77777777" w:rsidTr="003A6B8F"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67E3E481" w14:textId="77777777" w:rsidR="0059685F" w:rsidRPr="00D410DC" w:rsidRDefault="0059685F" w:rsidP="003A6B8F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Material de l’armari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2CC21C5E" w14:textId="77777777" w:rsidR="0059685F" w:rsidRPr="00D410DC" w:rsidRDefault="0059685F" w:rsidP="003A6B8F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Xapa laminada en fred</w:t>
            </w:r>
          </w:p>
        </w:tc>
      </w:tr>
      <w:tr w:rsidR="0059685F" w:rsidRPr="00D410DC" w14:paraId="66D8EB6E" w14:textId="77777777" w:rsidTr="003A6B8F"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47A6CBD2" w14:textId="77777777" w:rsidR="0059685F" w:rsidRPr="00D410DC" w:rsidRDefault="0059685F" w:rsidP="003A6B8F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64E6019E" w14:textId="77777777" w:rsidR="0059685F" w:rsidRPr="00D410DC" w:rsidRDefault="0059685F" w:rsidP="003A6B8F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RAL 7032</w:t>
            </w:r>
          </w:p>
        </w:tc>
      </w:tr>
      <w:tr w:rsidR="0059685F" w:rsidRPr="00D410DC" w14:paraId="019E6C43" w14:textId="77777777" w:rsidTr="003A6B8F"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2ACCBD6B" w14:textId="77777777" w:rsidR="0059685F" w:rsidRPr="00D410DC" w:rsidRDefault="0059685F" w:rsidP="003A6B8F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Pintura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0B8B7F47" w14:textId="77777777" w:rsidR="0059685F" w:rsidRPr="00D410DC" w:rsidRDefault="0059685F" w:rsidP="003A6B8F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Epoxi, gruix mínim 50 micres </w:t>
            </w:r>
          </w:p>
        </w:tc>
      </w:tr>
      <w:tr w:rsidR="0059685F" w:rsidRPr="00D410DC" w14:paraId="47EBFC7F" w14:textId="77777777" w:rsidTr="003A6B8F"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35ABF2EC" w14:textId="77777777" w:rsidR="0059685F" w:rsidRPr="00D410DC" w:rsidRDefault="0059685F" w:rsidP="003A6B8F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Grau de protecció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20932480" w14:textId="77777777" w:rsidR="0059685F" w:rsidRPr="00D410DC" w:rsidRDefault="0059685F" w:rsidP="003A6B8F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>IP 30</w:t>
            </w:r>
          </w:p>
        </w:tc>
      </w:tr>
      <w:tr w:rsidR="0059685F" w:rsidRPr="00D410DC" w14:paraId="29F19B20" w14:textId="77777777" w:rsidTr="003A6B8F"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43425E3E" w14:textId="77777777" w:rsidR="0059685F" w:rsidRPr="00D410DC" w:rsidRDefault="0059685F" w:rsidP="003A6B8F">
            <w:pPr>
              <w:rPr>
                <w:rFonts w:ascii="Arial" w:hAnsi="Arial" w:cs="Arial"/>
                <w:b/>
                <w:bCs/>
              </w:rPr>
            </w:pPr>
            <w:r w:rsidRPr="00D410DC">
              <w:rPr>
                <w:rFonts w:ascii="Arial" w:hAnsi="Arial" w:cs="Arial"/>
                <w:b/>
                <w:bCs/>
              </w:rPr>
              <w:t>Entrades i sortides de cables, passacables, protecció mínima IP 2X</w:t>
            </w: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</w:tcPr>
          <w:p w14:paraId="64263CA6" w14:textId="77777777" w:rsidR="0059685F" w:rsidRPr="00D410DC" w:rsidRDefault="0059685F" w:rsidP="003A6B8F">
            <w:pPr>
              <w:jc w:val="both"/>
              <w:rPr>
                <w:rFonts w:ascii="Arial" w:hAnsi="Arial" w:cs="Arial"/>
              </w:rPr>
            </w:pPr>
            <w:r w:rsidRPr="00D410DC">
              <w:rPr>
                <w:rFonts w:ascii="Arial" w:hAnsi="Arial" w:cs="Arial"/>
              </w:rPr>
              <w:t xml:space="preserve">Inferiors, a través de plaques </w:t>
            </w:r>
          </w:p>
        </w:tc>
      </w:tr>
    </w:tbl>
    <w:p w14:paraId="34D8E6E7" w14:textId="77777777" w:rsidR="0059685F" w:rsidRDefault="0059685F" w:rsidP="008E1CF8">
      <w:pPr>
        <w:jc w:val="both"/>
      </w:pPr>
    </w:p>
    <w:p w14:paraId="001F0251" w14:textId="77777777" w:rsidR="00DB4A3E" w:rsidRDefault="00DB4A3E" w:rsidP="008E1CF8">
      <w:pPr>
        <w:jc w:val="both"/>
        <w:sectPr w:rsidR="00DB4A3E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p w14:paraId="40A87B19" w14:textId="77777777" w:rsidR="00917652" w:rsidRPr="00917652" w:rsidRDefault="00917652" w:rsidP="008E1CF8">
      <w:pPr>
        <w:jc w:val="both"/>
        <w:rPr>
          <w:sz w:val="2"/>
          <w:szCs w:val="2"/>
        </w:r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917652" w:rsidRPr="00C82493" w14:paraId="52778D73" w14:textId="77777777" w:rsidTr="005B7D26">
        <w:trPr>
          <w:trHeight w:val="284"/>
          <w:jc w:val="center"/>
        </w:trPr>
        <w:tc>
          <w:tcPr>
            <w:tcW w:w="9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1A87453A" w14:textId="77777777" w:rsidR="00917652" w:rsidRPr="00C82493" w:rsidRDefault="00917652" w:rsidP="00F43029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C82493">
              <w:rPr>
                <w:rFonts w:ascii="Helvetica" w:hAnsi="Helvetica" w:cs="Arial"/>
                <w:b/>
                <w:bCs/>
                <w:sz w:val="22"/>
                <w:szCs w:val="22"/>
              </w:rPr>
              <w:t xml:space="preserve">ESPECIFICACIÓ </w:t>
            </w:r>
            <w:r w:rsidR="00160073">
              <w:rPr>
                <w:rFonts w:ascii="Helvetica" w:hAnsi="Helvetica" w:cs="Arial"/>
                <w:b/>
                <w:bCs/>
                <w:sz w:val="22"/>
                <w:szCs w:val="22"/>
              </w:rPr>
              <w:t>TÈCNICA</w:t>
            </w:r>
          </w:p>
        </w:tc>
      </w:tr>
      <w:tr w:rsidR="00917652" w:rsidRPr="00C82493" w14:paraId="18DBF6C5" w14:textId="77777777" w:rsidTr="005B7D26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7A4447" w14:textId="77777777" w:rsidR="00917652" w:rsidRPr="00C82493" w:rsidRDefault="00917652" w:rsidP="00F43029">
            <w:pPr>
              <w:rPr>
                <w:rFonts w:ascii="Arial" w:hAnsi="Arial" w:cs="Arial"/>
                <w:b/>
                <w:bCs/>
              </w:rPr>
            </w:pPr>
            <w:r w:rsidRPr="00C82493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26EB" w14:textId="77777777" w:rsidR="00917652" w:rsidRPr="00C82493" w:rsidRDefault="00917652" w:rsidP="007B5A99">
            <w:pPr>
              <w:jc w:val="both"/>
              <w:rPr>
                <w:rFonts w:ascii="Arial" w:hAnsi="Arial" w:cs="Arial"/>
              </w:rPr>
            </w:pPr>
            <w:r w:rsidRPr="00C82493">
              <w:rPr>
                <w:rFonts w:ascii="Arial" w:hAnsi="Arial" w:cs="Arial"/>
              </w:rPr>
              <w:t>ET</w:t>
            </w:r>
            <w:r w:rsidR="007B5A99">
              <w:rPr>
                <w:rFonts w:ascii="Arial" w:hAnsi="Arial" w:cs="Arial"/>
              </w:rPr>
              <w:t>BT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D3D804" w14:textId="77777777" w:rsidR="00917652" w:rsidRPr="00C82493" w:rsidRDefault="00917652" w:rsidP="00F43029">
            <w:pPr>
              <w:jc w:val="center"/>
              <w:rPr>
                <w:rFonts w:ascii="Arial" w:hAnsi="Arial" w:cs="Arial"/>
                <w:b/>
              </w:rPr>
            </w:pPr>
            <w:r w:rsidRPr="00C82493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12F8B4" w14:textId="77777777" w:rsidR="00917652" w:rsidRPr="00C82493" w:rsidRDefault="00917652" w:rsidP="00F43029">
            <w:pPr>
              <w:jc w:val="center"/>
              <w:rPr>
                <w:rFonts w:ascii="Arial" w:hAnsi="Arial" w:cs="Arial"/>
              </w:rPr>
            </w:pPr>
            <w:r w:rsidRPr="00C82493">
              <w:rPr>
                <w:rFonts w:ascii="Arial" w:hAnsi="Arial" w:cs="Arial"/>
              </w:rPr>
              <w:t>28/04/2011</w:t>
            </w:r>
          </w:p>
        </w:tc>
      </w:tr>
      <w:tr w:rsidR="00917652" w:rsidRPr="00C82493" w14:paraId="43C82AFB" w14:textId="77777777" w:rsidTr="005B7D26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96B430" w14:textId="77777777" w:rsidR="00917652" w:rsidRPr="00C82493" w:rsidRDefault="00917652" w:rsidP="00F43029">
            <w:pPr>
              <w:rPr>
                <w:rFonts w:ascii="Arial" w:hAnsi="Arial" w:cs="Arial"/>
                <w:b/>
                <w:bCs/>
              </w:rPr>
            </w:pPr>
            <w:r w:rsidRPr="00C82493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8B805C" w14:textId="77777777" w:rsidR="00917652" w:rsidRPr="00C82493" w:rsidRDefault="00917652" w:rsidP="00F43029">
            <w:pPr>
              <w:jc w:val="both"/>
              <w:outlineLvl w:val="0"/>
              <w:rPr>
                <w:rFonts w:ascii="Arial" w:hAnsi="Arial" w:cs="Arial"/>
              </w:rPr>
            </w:pPr>
            <w:bookmarkStart w:id="116" w:name="_Toc306272931"/>
            <w:bookmarkStart w:id="117" w:name="_Toc162262000"/>
            <w:r>
              <w:rPr>
                <w:rFonts w:ascii="Arial" w:hAnsi="Arial" w:cs="Arial"/>
              </w:rPr>
              <w:t>CINTA AMB LEDS</w:t>
            </w:r>
            <w:bookmarkEnd w:id="116"/>
            <w:bookmarkEnd w:id="117"/>
            <w:r w:rsidRPr="00C82493">
              <w:rPr>
                <w:rFonts w:ascii="Arial" w:hAnsi="Arial" w:cs="Arial"/>
              </w:rPr>
              <w:t xml:space="preserve"> </w:t>
            </w:r>
          </w:p>
        </w:tc>
      </w:tr>
      <w:tr w:rsidR="00917652" w:rsidRPr="00C82493" w14:paraId="0C8F88CC" w14:textId="77777777" w:rsidTr="005B7D26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25A5B0" w14:textId="77777777" w:rsidR="00917652" w:rsidRPr="00C82493" w:rsidRDefault="00917652" w:rsidP="00F43029">
            <w:pPr>
              <w:rPr>
                <w:rFonts w:ascii="Arial" w:hAnsi="Arial" w:cs="Arial"/>
                <w:b/>
                <w:bCs/>
              </w:rPr>
            </w:pPr>
            <w:r w:rsidRPr="00C82493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24E38" w14:textId="77777777" w:rsidR="00917652" w:rsidRPr="00C82493" w:rsidRDefault="00917652" w:rsidP="00F43029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917652" w:rsidRPr="00C82493" w14:paraId="222D39C6" w14:textId="77777777" w:rsidTr="005B7D26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FB467" w14:textId="77777777" w:rsidR="00917652" w:rsidRPr="00C82493" w:rsidRDefault="00917652" w:rsidP="00F43029">
            <w:pPr>
              <w:rPr>
                <w:rFonts w:ascii="Arial" w:hAnsi="Arial" w:cs="Arial"/>
                <w:b/>
                <w:bCs/>
              </w:rPr>
            </w:pPr>
            <w:r w:rsidRPr="00C82493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38B966" w14:textId="77777777" w:rsidR="00917652" w:rsidRPr="00C82493" w:rsidRDefault="00917652" w:rsidP="00F43029">
            <w:pPr>
              <w:jc w:val="both"/>
              <w:rPr>
                <w:rFonts w:ascii="Arial" w:hAnsi="Arial" w:cs="Arial"/>
              </w:rPr>
            </w:pPr>
            <w:r w:rsidRPr="00C82493">
              <w:rPr>
                <w:rFonts w:ascii="Arial" w:hAnsi="Arial" w:cs="Arial"/>
              </w:rPr>
              <w:t xml:space="preserve">Cinta Leds paviment; flexible resistent a la intempèrie </w:t>
            </w:r>
          </w:p>
        </w:tc>
      </w:tr>
    </w:tbl>
    <w:p w14:paraId="3C0E31DA" w14:textId="77777777" w:rsidR="00917652" w:rsidRPr="00C82493" w:rsidRDefault="00917652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079B58A2" w14:textId="77777777" w:rsidR="00917652" w:rsidRPr="005B7D26" w:rsidRDefault="00813B2D" w:rsidP="005B7D26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</w:rPr>
        <w:pict w14:anchorId="302BFE01">
          <v:line id="Line 90" o:spid="_x0000_s2127" style="position:absolute;left:0;text-align:left;z-index:251675648;visibility:visible;mso-position-horizontal:left" from="0,17pt" to="481.9pt,17pt" strokeweight=".5pt"/>
        </w:pict>
      </w:r>
      <w:r w:rsidR="00917652" w:rsidRPr="005B7D26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p w14:paraId="6DA3E98F" w14:textId="77777777" w:rsidR="00917652" w:rsidRPr="004E3BA0" w:rsidRDefault="00DE01DB" w:rsidP="004E3BA0">
      <w:pPr>
        <w:pStyle w:val="Prrafodelista"/>
        <w:widowControl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17652" w:rsidRPr="004E3BA0">
        <w:rPr>
          <w:rFonts w:ascii="Arial" w:hAnsi="Arial" w:cs="Arial"/>
        </w:rPr>
        <w:t>laca de circuit imprès flexible i resistent a la intempèrie (blanc)</w:t>
      </w:r>
    </w:p>
    <w:p w14:paraId="44440152" w14:textId="77777777" w:rsidR="00917652" w:rsidRPr="00C82493" w:rsidRDefault="00DE01DB" w:rsidP="004E3BA0">
      <w:pPr>
        <w:pStyle w:val="Prrafodelista"/>
        <w:widowControl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17652" w:rsidRPr="00C82493">
        <w:rPr>
          <w:rFonts w:ascii="Arial" w:hAnsi="Arial" w:cs="Arial"/>
        </w:rPr>
        <w:t>pta per a transit lleuger, publicitat i senyalització</w:t>
      </w:r>
    </w:p>
    <w:p w14:paraId="7FF36FB1" w14:textId="77777777" w:rsidR="00917652" w:rsidRPr="00C82493" w:rsidRDefault="00DE01DB" w:rsidP="004E3BA0">
      <w:pPr>
        <w:pStyle w:val="Prrafodelista"/>
        <w:widowControl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17652" w:rsidRPr="00C82493">
        <w:rPr>
          <w:rFonts w:ascii="Arial" w:hAnsi="Arial" w:cs="Arial"/>
        </w:rPr>
        <w:t>utoadhesives</w:t>
      </w:r>
    </w:p>
    <w:p w14:paraId="3910CF63" w14:textId="77777777" w:rsidR="00917652" w:rsidRPr="00C82493" w:rsidRDefault="00917652" w:rsidP="004E3BA0">
      <w:pPr>
        <w:pStyle w:val="Prrafodelista"/>
        <w:widowControl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C82493">
        <w:rPr>
          <w:rFonts w:ascii="Arial" w:hAnsi="Arial" w:cs="Arial"/>
        </w:rPr>
        <w:t>600 LEDs molt lluminosos (tipus 3528)</w:t>
      </w:r>
    </w:p>
    <w:p w14:paraId="54F0ECFE" w14:textId="77777777" w:rsidR="00917652" w:rsidRPr="00C82493" w:rsidRDefault="00DE01DB" w:rsidP="004E3BA0">
      <w:pPr>
        <w:pStyle w:val="Prrafodelista"/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17652" w:rsidRPr="00C82493">
        <w:rPr>
          <w:rFonts w:ascii="Arial" w:hAnsi="Arial" w:cs="Arial"/>
        </w:rPr>
        <w:t xml:space="preserve">onnexió: </w:t>
      </w:r>
    </w:p>
    <w:p w14:paraId="39C0B8EC" w14:textId="77777777" w:rsidR="00917652" w:rsidRPr="004E3BA0" w:rsidRDefault="00917652" w:rsidP="004E3BA0">
      <w:pPr>
        <w:pStyle w:val="Prrafodelista"/>
        <w:widowControl/>
        <w:numPr>
          <w:ilvl w:val="0"/>
          <w:numId w:val="11"/>
        </w:numPr>
        <w:spacing w:line="276" w:lineRule="auto"/>
        <w:ind w:hanging="160"/>
        <w:jc w:val="both"/>
        <w:rPr>
          <w:rFonts w:ascii="Arial" w:hAnsi="Arial" w:cs="Arial"/>
        </w:rPr>
      </w:pPr>
      <w:r w:rsidRPr="004E3BA0">
        <w:rPr>
          <w:rFonts w:ascii="Arial" w:hAnsi="Arial" w:cs="Arial"/>
        </w:rPr>
        <w:t xml:space="preserve">cable negre: </w:t>
      </w:r>
      <w:r w:rsidR="00DE01DB">
        <w:rPr>
          <w:rFonts w:ascii="Arial" w:hAnsi="Arial" w:cs="Arial"/>
        </w:rPr>
        <w:tab/>
      </w:r>
      <w:r w:rsidRPr="004E3BA0">
        <w:rPr>
          <w:rFonts w:ascii="Arial" w:hAnsi="Arial" w:cs="Arial"/>
        </w:rPr>
        <w:t>masa</w:t>
      </w:r>
    </w:p>
    <w:p w14:paraId="3182F7BF" w14:textId="77777777" w:rsidR="00917652" w:rsidRPr="00C82493" w:rsidRDefault="00917652" w:rsidP="004E3BA0">
      <w:pPr>
        <w:pStyle w:val="Prrafodelista"/>
        <w:widowControl/>
        <w:numPr>
          <w:ilvl w:val="0"/>
          <w:numId w:val="11"/>
        </w:numPr>
        <w:spacing w:line="360" w:lineRule="auto"/>
        <w:ind w:hanging="160"/>
        <w:jc w:val="both"/>
        <w:rPr>
          <w:rFonts w:ascii="Arial" w:hAnsi="Arial" w:cs="Arial"/>
        </w:rPr>
      </w:pPr>
      <w:r w:rsidRPr="00C82493">
        <w:rPr>
          <w:rFonts w:ascii="Arial" w:hAnsi="Arial" w:cs="Arial"/>
        </w:rPr>
        <w:t>cable vermell:</w:t>
      </w:r>
      <w:r w:rsidR="00DE01DB">
        <w:rPr>
          <w:rFonts w:ascii="Arial" w:hAnsi="Arial" w:cs="Arial"/>
        </w:rPr>
        <w:tab/>
      </w:r>
      <w:r w:rsidRPr="00C82493">
        <w:rPr>
          <w:rFonts w:ascii="Arial" w:hAnsi="Arial" w:cs="Arial"/>
        </w:rPr>
        <w:t>24VDC</w:t>
      </w:r>
    </w:p>
    <w:p w14:paraId="08673534" w14:textId="77777777" w:rsidR="00917652" w:rsidRPr="00C82493" w:rsidRDefault="00DE01DB" w:rsidP="004E3BA0">
      <w:pPr>
        <w:pStyle w:val="Prrafodelista"/>
        <w:widowControl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17652" w:rsidRPr="00C82493">
        <w:rPr>
          <w:rFonts w:ascii="Arial" w:hAnsi="Arial" w:cs="Arial"/>
        </w:rPr>
        <w:t>s pot tallar cada 6 LEDs (5</w:t>
      </w:r>
      <w:r>
        <w:rPr>
          <w:rFonts w:ascii="Arial" w:hAnsi="Arial" w:cs="Arial"/>
        </w:rPr>
        <w:t xml:space="preserve"> </w:t>
      </w:r>
      <w:r w:rsidR="00917652" w:rsidRPr="00C82493">
        <w:rPr>
          <w:rFonts w:ascii="Arial" w:hAnsi="Arial" w:cs="Arial"/>
        </w:rPr>
        <w:t>cm)</w:t>
      </w:r>
    </w:p>
    <w:p w14:paraId="7A70C50F" w14:textId="77777777" w:rsidR="00917652" w:rsidRPr="00C82493" w:rsidRDefault="00DE01DB" w:rsidP="004E3BA0">
      <w:pPr>
        <w:pStyle w:val="Prrafodelista"/>
        <w:widowControl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17652" w:rsidRPr="00C82493">
        <w:rPr>
          <w:rFonts w:ascii="Arial" w:hAnsi="Arial" w:cs="Arial"/>
        </w:rPr>
        <w:t>immer opcional per a cintes amb LEDs: VM152</w:t>
      </w:r>
    </w:p>
    <w:p w14:paraId="5344C0FE" w14:textId="77777777" w:rsidR="00917652" w:rsidRDefault="00DE01DB" w:rsidP="004E3BA0">
      <w:pPr>
        <w:pStyle w:val="Prrafodelista"/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17652" w:rsidRPr="00C82493">
        <w:rPr>
          <w:rFonts w:ascii="Arial" w:hAnsi="Arial" w:cs="Arial"/>
        </w:rPr>
        <w:t>limentacions: PSIN04024, PSIN06024, PSIN10024, PSIN15024, PSIN30024</w:t>
      </w:r>
    </w:p>
    <w:p w14:paraId="0FACA386" w14:textId="77777777" w:rsidR="004E3BA0" w:rsidRPr="00C82493" w:rsidRDefault="004E3BA0" w:rsidP="00917652">
      <w:pPr>
        <w:widowControl/>
        <w:spacing w:line="480" w:lineRule="auto"/>
        <w:jc w:val="both"/>
        <w:rPr>
          <w:rFonts w:ascii="Arial" w:hAnsi="Arial" w:cs="Arial"/>
        </w:rPr>
      </w:pPr>
    </w:p>
    <w:p w14:paraId="6D09F796" w14:textId="77777777" w:rsidR="00917652" w:rsidRPr="005B7D26" w:rsidRDefault="00917652" w:rsidP="00DE01DB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u w:val="single"/>
          <w:lang w:eastAsia="ca-ES"/>
        </w:rPr>
      </w:pPr>
      <w:r w:rsidRPr="005B7D26">
        <w:rPr>
          <w:rFonts w:ascii="Arial" w:hAnsi="Arial" w:cs="Arial"/>
          <w:b/>
          <w:i/>
          <w:noProof/>
          <w:snapToGrid/>
          <w:u w:val="single"/>
          <w:lang w:eastAsia="ca-ES"/>
        </w:rPr>
        <w:t>ESPECIFICACIONS</w:t>
      </w:r>
    </w:p>
    <w:p w14:paraId="326C2044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C</w:t>
      </w:r>
      <w:r w:rsidR="00917652" w:rsidRPr="002A44BC">
        <w:rPr>
          <w:rFonts w:ascii="Arial" w:hAnsi="Arial" w:cs="Arial"/>
        </w:rPr>
        <w:t>olor: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blau</w:t>
      </w:r>
    </w:p>
    <w:p w14:paraId="791EA465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L</w:t>
      </w:r>
      <w:r w:rsidR="00917652" w:rsidRPr="002A44BC">
        <w:rPr>
          <w:rFonts w:ascii="Arial" w:hAnsi="Arial" w:cs="Arial"/>
        </w:rPr>
        <w:t>ongitud d’ona 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 xml:space="preserve">465 </w:t>
      </w:r>
      <w:r w:rsidRPr="002A44BC">
        <w:rPr>
          <w:rFonts w:ascii="Arial" w:hAnsi="Arial" w:cs="Arial"/>
        </w:rPr>
        <w:t>–</w:t>
      </w:r>
      <w:r w:rsidR="00917652" w:rsidRPr="002A44BC">
        <w:rPr>
          <w:rFonts w:ascii="Arial" w:hAnsi="Arial" w:cs="Arial"/>
        </w:rPr>
        <w:t xml:space="preserve"> 475</w:t>
      </w:r>
      <w:r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nm</w:t>
      </w:r>
    </w:p>
    <w:p w14:paraId="2795B2C6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I</w:t>
      </w:r>
      <w:r w:rsidR="00917652" w:rsidRPr="002A44BC">
        <w:rPr>
          <w:rFonts w:ascii="Arial" w:hAnsi="Arial" w:cs="Arial"/>
        </w:rPr>
        <w:t>ntensitat: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400</w:t>
      </w:r>
      <w:r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mcd</w:t>
      </w:r>
    </w:p>
    <w:p w14:paraId="34F827FA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C</w:t>
      </w:r>
      <w:r w:rsidR="00917652" w:rsidRPr="002A44BC">
        <w:rPr>
          <w:rFonts w:ascii="Arial" w:hAnsi="Arial" w:cs="Arial"/>
        </w:rPr>
        <w:t>onsum: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39</w:t>
      </w:r>
      <w:r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W</w:t>
      </w:r>
    </w:p>
    <w:p w14:paraId="2F2277B1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C</w:t>
      </w:r>
      <w:r w:rsidR="00917652" w:rsidRPr="002A44BC">
        <w:rPr>
          <w:rFonts w:ascii="Arial" w:hAnsi="Arial" w:cs="Arial"/>
        </w:rPr>
        <w:t>orrent: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1.6</w:t>
      </w:r>
      <w:r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A</w:t>
      </w:r>
    </w:p>
    <w:p w14:paraId="58567AEB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A</w:t>
      </w:r>
      <w:r w:rsidR="00917652" w:rsidRPr="002A44BC">
        <w:rPr>
          <w:rFonts w:ascii="Arial" w:hAnsi="Arial" w:cs="Arial"/>
        </w:rPr>
        <w:t>ngle de visió: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120°</w:t>
      </w:r>
    </w:p>
    <w:p w14:paraId="08B67D5D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D</w:t>
      </w:r>
      <w:r w:rsidR="00917652" w:rsidRPr="002A44BC">
        <w:rPr>
          <w:rFonts w:ascii="Arial" w:hAnsi="Arial" w:cs="Arial"/>
        </w:rPr>
        <w:t>imensions: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5</w:t>
      </w:r>
      <w:r w:rsidR="009F4CB5"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m x 8</w:t>
      </w:r>
      <w:r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mm</w:t>
      </w:r>
    </w:p>
    <w:p w14:paraId="5BF41327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Di</w:t>
      </w:r>
      <w:r w:rsidR="00917652" w:rsidRPr="002A44BC">
        <w:rPr>
          <w:rFonts w:ascii="Arial" w:hAnsi="Arial" w:cs="Arial"/>
        </w:rPr>
        <w:t xml:space="preserve">stancia entre </w:t>
      </w:r>
      <w:r w:rsidRPr="002A44BC">
        <w:rPr>
          <w:rFonts w:ascii="Arial" w:hAnsi="Arial" w:cs="Arial"/>
        </w:rPr>
        <w:t>2</w:t>
      </w:r>
      <w:r w:rsidR="00917652" w:rsidRPr="002A44BC">
        <w:rPr>
          <w:rFonts w:ascii="Arial" w:hAnsi="Arial" w:cs="Arial"/>
        </w:rPr>
        <w:t xml:space="preserve"> LEDs: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8.3</w:t>
      </w:r>
      <w:r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mm</w:t>
      </w:r>
    </w:p>
    <w:p w14:paraId="3D8FAC1D" w14:textId="77777777" w:rsidR="00917652" w:rsidRPr="002A44BC" w:rsidRDefault="00DE01DB" w:rsidP="00DE01DB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276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A</w:t>
      </w:r>
      <w:r w:rsidR="00917652" w:rsidRPr="002A44BC">
        <w:rPr>
          <w:rFonts w:ascii="Arial" w:hAnsi="Arial" w:cs="Arial"/>
        </w:rPr>
        <w:t>limentació: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24</w:t>
      </w:r>
      <w:r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VDC</w:t>
      </w:r>
    </w:p>
    <w:p w14:paraId="4BCAB26B" w14:textId="77777777" w:rsidR="00917652" w:rsidRPr="002A44BC" w:rsidRDefault="00DE01DB" w:rsidP="002A44BC">
      <w:pPr>
        <w:pStyle w:val="Prrafodelista"/>
        <w:widowControl/>
        <w:numPr>
          <w:ilvl w:val="0"/>
          <w:numId w:val="1"/>
        </w:numPr>
        <w:tabs>
          <w:tab w:val="left" w:pos="2410"/>
        </w:tabs>
        <w:spacing w:line="360" w:lineRule="auto"/>
        <w:jc w:val="both"/>
        <w:rPr>
          <w:rFonts w:ascii="Arial" w:hAnsi="Arial" w:cs="Arial"/>
        </w:rPr>
      </w:pPr>
      <w:r w:rsidRPr="002A44BC">
        <w:rPr>
          <w:rFonts w:ascii="Arial" w:hAnsi="Arial" w:cs="Arial"/>
        </w:rPr>
        <w:t>P</w:t>
      </w:r>
      <w:r w:rsidR="00917652" w:rsidRPr="002A44BC">
        <w:rPr>
          <w:rFonts w:ascii="Arial" w:hAnsi="Arial" w:cs="Arial"/>
        </w:rPr>
        <w:t>es:</w:t>
      </w:r>
      <w:r w:rsidRPr="002A44BC">
        <w:rPr>
          <w:rFonts w:ascii="Arial" w:hAnsi="Arial" w:cs="Arial"/>
        </w:rPr>
        <w:tab/>
      </w:r>
      <w:r w:rsidR="00917652" w:rsidRPr="002A44BC">
        <w:rPr>
          <w:rFonts w:ascii="Arial" w:hAnsi="Arial" w:cs="Arial"/>
        </w:rPr>
        <w:t>350</w:t>
      </w:r>
      <w:r w:rsidRPr="002A44BC">
        <w:rPr>
          <w:rFonts w:ascii="Arial" w:hAnsi="Arial" w:cs="Arial"/>
        </w:rPr>
        <w:t xml:space="preserve"> </w:t>
      </w:r>
      <w:r w:rsidR="00917652" w:rsidRPr="002A44BC">
        <w:rPr>
          <w:rFonts w:ascii="Arial" w:hAnsi="Arial" w:cs="Arial"/>
        </w:rPr>
        <w:t>g</w:t>
      </w:r>
    </w:p>
    <w:p w14:paraId="3A2BA390" w14:textId="77777777" w:rsidR="002A44BC" w:rsidRDefault="00EE6E35" w:rsidP="00917652">
      <w:pPr>
        <w:jc w:val="both"/>
        <w:rPr>
          <w:rFonts w:ascii="Arial" w:hAnsi="Arial" w:cs="Arial"/>
          <w:noProof/>
          <w:snapToGrid/>
          <w:lang w:eastAsia="ca-ES"/>
        </w:rPr>
      </w:pPr>
      <w:r w:rsidRPr="002A44BC">
        <w:rPr>
          <w:rFonts w:ascii="Arial" w:hAnsi="Arial" w:cs="Arial"/>
          <w:noProof/>
          <w:snapToGrid/>
          <w:lang w:eastAsia="ca-ES"/>
        </w:rPr>
        <w:drawing>
          <wp:inline distT="0" distB="0" distL="0" distR="0" wp14:anchorId="22BC2CF4" wp14:editId="28155626">
            <wp:extent cx="2880000" cy="2157301"/>
            <wp:effectExtent l="0" t="0" r="0" b="0"/>
            <wp:docPr id="2" name="main-picture" descr="Descripción: HLS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-picture" descr="Descripción: HLS4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7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44BC">
        <w:rPr>
          <w:rFonts w:ascii="Arial" w:hAnsi="Arial" w:cs="Arial"/>
          <w:noProof/>
          <w:snapToGrid/>
          <w:lang w:eastAsia="ca-ES"/>
        </w:rPr>
        <w:drawing>
          <wp:inline distT="0" distB="0" distL="0" distR="0" wp14:anchorId="5596AA8C" wp14:editId="1019A649">
            <wp:extent cx="2880000" cy="2157301"/>
            <wp:effectExtent l="0" t="0" r="0" b="0"/>
            <wp:docPr id="3" name="main-picture" descr="Descripción: HLS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-picture" descr="Descripción: HLS4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7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2EAC58" w14:textId="77777777" w:rsidR="00746CCF" w:rsidRDefault="00746CCF" w:rsidP="00917652">
      <w:pPr>
        <w:jc w:val="both"/>
        <w:rPr>
          <w:rFonts w:ascii="Arial" w:hAnsi="Arial" w:cs="Arial"/>
          <w:noProof/>
          <w:snapToGrid/>
          <w:lang w:eastAsia="ca-ES"/>
        </w:rPr>
      </w:pPr>
    </w:p>
    <w:p w14:paraId="14968E6D" w14:textId="77777777" w:rsidR="00746CCF" w:rsidRDefault="00746CCF" w:rsidP="00917652">
      <w:pPr>
        <w:jc w:val="both"/>
        <w:rPr>
          <w:rFonts w:ascii="Arial" w:hAnsi="Arial" w:cs="Arial"/>
          <w:noProof/>
          <w:snapToGrid/>
          <w:lang w:eastAsia="ca-ES"/>
        </w:rPr>
        <w:sectPr w:rsidR="00746CC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p w14:paraId="6EE2B8FF" w14:textId="77777777" w:rsidR="00A80FAE" w:rsidRPr="00A80FAE" w:rsidRDefault="00A80FAE" w:rsidP="00917652">
      <w:pPr>
        <w:jc w:val="both"/>
        <w:rPr>
          <w:rFonts w:ascii="Arial" w:hAnsi="Arial" w:cs="Arial"/>
          <w:sz w:val="2"/>
          <w:szCs w:val="2"/>
        </w:r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A80FAE" w:rsidRPr="00FB71EE" w14:paraId="4E8C97F6" w14:textId="77777777" w:rsidTr="005B7D26">
        <w:trPr>
          <w:trHeight w:val="284"/>
          <w:jc w:val="center"/>
        </w:trPr>
        <w:tc>
          <w:tcPr>
            <w:tcW w:w="9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0AE000D5" w14:textId="77777777" w:rsidR="00A80FAE" w:rsidRPr="00FB71EE" w:rsidRDefault="00A80FAE" w:rsidP="0096050D">
            <w:pPr>
              <w:snapToGrid w:val="0"/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A80FAE" w:rsidRPr="00FB71EE" w14:paraId="6CC32686" w14:textId="77777777" w:rsidTr="005B7D26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AE9522" w14:textId="77777777" w:rsidR="00A80FAE" w:rsidRPr="00FB71EE" w:rsidRDefault="00A80FAE" w:rsidP="0096050D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E7E1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1B9B3A" w14:textId="77777777" w:rsidR="00A80FAE" w:rsidRPr="00FB71EE" w:rsidRDefault="00A80FAE" w:rsidP="0096050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1ECD9F" w14:textId="77777777" w:rsidR="00A80FAE" w:rsidRPr="00FB71EE" w:rsidRDefault="00A80FAE" w:rsidP="0096050D">
            <w:pPr>
              <w:snapToGrid w:val="0"/>
              <w:jc w:val="center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12/12/2008</w:t>
            </w:r>
          </w:p>
        </w:tc>
      </w:tr>
      <w:tr w:rsidR="00A80FAE" w:rsidRPr="00FB71EE" w14:paraId="71C9DC46" w14:textId="77777777" w:rsidTr="005B7D26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A9D3C0" w14:textId="77777777" w:rsidR="00A80FAE" w:rsidRPr="00FB71EE" w:rsidRDefault="00A80FAE" w:rsidP="0096050D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2D23F9" w14:textId="77777777" w:rsidR="00A80FAE" w:rsidRPr="00FB71EE" w:rsidRDefault="00A80FAE" w:rsidP="0096050D">
            <w:pPr>
              <w:snapToGrid w:val="0"/>
              <w:jc w:val="both"/>
              <w:outlineLvl w:val="0"/>
              <w:rPr>
                <w:rFonts w:ascii="Arial" w:hAnsi="Arial" w:cs="Arial"/>
              </w:rPr>
            </w:pPr>
            <w:bookmarkStart w:id="118" w:name="_Toc153679794"/>
            <w:bookmarkStart w:id="119" w:name="_Toc261341727"/>
            <w:bookmarkStart w:id="120" w:name="_Toc162262001"/>
            <w:r w:rsidRPr="00FB71EE">
              <w:rPr>
                <w:rFonts w:ascii="Arial" w:hAnsi="Arial" w:cs="Arial"/>
              </w:rPr>
              <w:t>CONDENSADORS DE BAIXA TENSIÓ</w:t>
            </w:r>
            <w:bookmarkEnd w:id="118"/>
            <w:bookmarkEnd w:id="119"/>
            <w:bookmarkEnd w:id="120"/>
          </w:p>
        </w:tc>
      </w:tr>
      <w:tr w:rsidR="00A80FAE" w:rsidRPr="00FB71EE" w14:paraId="2BCFE45F" w14:textId="77777777" w:rsidTr="005B7D26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145AF2" w14:textId="77777777" w:rsidR="00A80FAE" w:rsidRPr="00FB71EE" w:rsidRDefault="00A80FAE" w:rsidP="0096050D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F1D6F2" w14:textId="77777777" w:rsidR="00A80FAE" w:rsidRPr="00FB71EE" w:rsidRDefault="00A80FAE" w:rsidP="0096050D">
            <w:pPr>
              <w:jc w:val="both"/>
              <w:outlineLvl w:val="1"/>
              <w:rPr>
                <w:rFonts w:ascii="Arial" w:hAnsi="Arial" w:cs="Arial"/>
              </w:rPr>
            </w:pPr>
            <w:bookmarkStart w:id="121" w:name="_Toc261341728"/>
            <w:bookmarkStart w:id="122" w:name="_Toc162262002"/>
            <w:r w:rsidRPr="00FB71EE">
              <w:rPr>
                <w:rFonts w:ascii="Arial" w:hAnsi="Arial" w:cs="Arial"/>
              </w:rPr>
              <w:t>LIFASA INTERNACIONAL CAPACITORS, S.A.</w:t>
            </w:r>
            <w:bookmarkEnd w:id="121"/>
            <w:bookmarkEnd w:id="122"/>
          </w:p>
        </w:tc>
      </w:tr>
      <w:tr w:rsidR="00A80FAE" w:rsidRPr="00FB71EE" w14:paraId="18D32979" w14:textId="77777777" w:rsidTr="005B7D26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78DE10" w14:textId="77777777" w:rsidR="00A80FAE" w:rsidRPr="00FB71EE" w:rsidRDefault="00A80FAE" w:rsidP="0096050D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EBE593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Corregir el factor de potència de motors i transformadors de 400 V</w:t>
            </w:r>
          </w:p>
        </w:tc>
      </w:tr>
    </w:tbl>
    <w:p w14:paraId="77EABE2D" w14:textId="77777777" w:rsidR="00A80FAE" w:rsidRPr="003B777C" w:rsidRDefault="00A80FAE" w:rsidP="00A80FAE">
      <w:pPr>
        <w:widowControl/>
        <w:spacing w:line="360" w:lineRule="auto"/>
        <w:jc w:val="both"/>
        <w:rPr>
          <w:rFonts w:ascii="Arial" w:hAnsi="Arial" w:cs="Arial"/>
        </w:rPr>
      </w:pPr>
    </w:p>
    <w:p w14:paraId="038EBF89" w14:textId="77777777" w:rsidR="005B7D26" w:rsidRPr="005B7D26" w:rsidRDefault="00813B2D" w:rsidP="005B7D26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</w:rPr>
        <w:pict w14:anchorId="430D07CD">
          <v:line id="_x0000_s2155" style="position:absolute;left:0;text-align:left;z-index:251714560;visibility:visible;mso-position-horizontal:left" from="0,17pt" to="481.9pt,17pt" strokeweight=".5pt"/>
        </w:pict>
      </w:r>
      <w:r w:rsidR="005B7D26">
        <w:rPr>
          <w:rFonts w:ascii="Arial" w:hAnsi="Arial" w:cs="Arial"/>
          <w:b/>
          <w:i/>
          <w:noProof/>
          <w:snapToGrid/>
          <w:lang w:eastAsia="ca-ES"/>
        </w:rPr>
        <w:t>DESCRIPCIÓ</w:t>
      </w:r>
    </w:p>
    <w:p w14:paraId="16568F90" w14:textId="77777777" w:rsidR="00A80FAE" w:rsidRPr="003B777C" w:rsidRDefault="00A80FAE" w:rsidP="00A80FAE">
      <w:pPr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Equip compensador de react</w:t>
      </w:r>
      <w:r w:rsidR="005B7D26">
        <w:rPr>
          <w:rFonts w:ascii="Arial" w:hAnsi="Arial" w:cs="Arial"/>
        </w:rPr>
        <w:t>iu en baixa tensió compost per:</w:t>
      </w:r>
    </w:p>
    <w:p w14:paraId="11CE41E9" w14:textId="77777777" w:rsidR="00A80FAE" w:rsidRPr="003B777C" w:rsidRDefault="00A80FAE" w:rsidP="00A80FAE">
      <w:pPr>
        <w:jc w:val="both"/>
        <w:rPr>
          <w:rFonts w:ascii="Arial" w:hAnsi="Arial"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57" w:type="dxa"/>
          <w:right w:w="113" w:type="dxa"/>
        </w:tblCellMar>
        <w:tblLook w:val="01E0" w:firstRow="1" w:lastRow="1" w:firstColumn="1" w:lastColumn="1" w:noHBand="0" w:noVBand="0"/>
      </w:tblPr>
      <w:tblGrid>
        <w:gridCol w:w="2995"/>
        <w:gridCol w:w="6644"/>
      </w:tblGrid>
      <w:tr w:rsidR="00A80FAE" w:rsidRPr="00FB71EE" w14:paraId="72F1F4CE" w14:textId="77777777" w:rsidTr="005B7D26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C33CC5" w14:textId="77777777" w:rsidR="00A80FAE" w:rsidRPr="00FB71EE" w:rsidRDefault="00A80FAE" w:rsidP="0096050D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Condensador:</w:t>
            </w: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14:paraId="4CFF2317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A80FAE" w:rsidRPr="00FB71EE" w14:paraId="7B52F427" w14:textId="77777777" w:rsidTr="005B7D26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497FAB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Tipus</w:t>
            </w:r>
          </w:p>
          <w:p w14:paraId="69B38E46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Potència</w:t>
            </w:r>
          </w:p>
          <w:p w14:paraId="2865F463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Freqüència:</w:t>
            </w:r>
          </w:p>
          <w:p w14:paraId="6A5D5573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Tensió:</w:t>
            </w:r>
          </w:p>
          <w:p w14:paraId="19A414AA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Sobretensió:</w:t>
            </w:r>
          </w:p>
          <w:p w14:paraId="46B98936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Sobreintensitat: </w:t>
            </w:r>
          </w:p>
          <w:p w14:paraId="56D1B315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Pèrdues:</w:t>
            </w:r>
          </w:p>
          <w:p w14:paraId="45D01DFF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Dielèctric:</w:t>
            </w:r>
          </w:p>
          <w:p w14:paraId="5C1B92A8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Normes:</w:t>
            </w:r>
          </w:p>
          <w:p w14:paraId="28D61AC3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Resistència de descàrregues:</w:t>
            </w:r>
          </w:p>
          <w:p w14:paraId="38CD7B9D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Fusibles de protecció:</w:t>
            </w:r>
          </w:p>
          <w:p w14:paraId="3E0C0888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Resistències de descàrrega:</w:t>
            </w:r>
          </w:p>
          <w:p w14:paraId="6EB022B8" w14:textId="77777777" w:rsidR="00A80FAE" w:rsidRPr="00FB71EE" w:rsidRDefault="00A80FAE" w:rsidP="0096050D">
            <w:pPr>
              <w:snapToGrid w:val="0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Tolerància de potència:</w:t>
            </w:r>
          </w:p>
          <w:p w14:paraId="7630DA76" w14:textId="77777777" w:rsidR="00A80FAE" w:rsidRPr="00FB71EE" w:rsidRDefault="00A80FAE" w:rsidP="0096050D">
            <w:pPr>
              <w:snapToGrid w:val="0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Temperatura: </w:t>
            </w: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14:paraId="4B39D72E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Filmetal (FMF) </w:t>
            </w:r>
          </w:p>
          <w:p w14:paraId="0500D25C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Filmetal (5 ÷ 120 </w:t>
            </w:r>
            <w:r w:rsidR="009F4CB5">
              <w:rPr>
                <w:rFonts w:ascii="Arial" w:hAnsi="Arial" w:cs="Arial"/>
              </w:rPr>
              <w:t>kVAR</w:t>
            </w:r>
            <w:r w:rsidRPr="00FB71EE">
              <w:rPr>
                <w:rFonts w:ascii="Arial" w:hAnsi="Arial" w:cs="Arial"/>
              </w:rPr>
              <w:t>)</w:t>
            </w:r>
          </w:p>
          <w:p w14:paraId="0B92D450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50 Hz</w:t>
            </w:r>
          </w:p>
          <w:p w14:paraId="1AE7C014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400/415 V</w:t>
            </w:r>
          </w:p>
          <w:p w14:paraId="47C08FE3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1,1 U</w:t>
            </w:r>
            <w:r w:rsidRPr="00FB71EE">
              <w:rPr>
                <w:rFonts w:ascii="Arial" w:hAnsi="Arial" w:cs="Arial"/>
                <w:vertAlign w:val="subscript"/>
              </w:rPr>
              <w:t xml:space="preserve">n2 </w:t>
            </w:r>
          </w:p>
          <w:p w14:paraId="415CE263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,3 In"/>
              </w:smartTagPr>
              <w:r w:rsidRPr="00FB71EE">
                <w:rPr>
                  <w:rFonts w:ascii="Arial" w:hAnsi="Arial" w:cs="Arial"/>
                </w:rPr>
                <w:t>1,3 I</w:t>
              </w:r>
              <w:r w:rsidRPr="00FB71EE">
                <w:rPr>
                  <w:rFonts w:ascii="Arial" w:hAnsi="Arial" w:cs="Arial"/>
                  <w:vertAlign w:val="subscript"/>
                </w:rPr>
                <w:t>n</w:t>
              </w:r>
            </w:smartTag>
          </w:p>
          <w:p w14:paraId="2365D186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Menor que 0,2 W/Kvar (dielèctriques); menor que 0,5 W/</w:t>
            </w:r>
            <w:r w:rsidR="009F4CB5">
              <w:rPr>
                <w:rFonts w:ascii="Arial" w:hAnsi="Arial" w:cs="Arial"/>
              </w:rPr>
              <w:t>kVAR</w:t>
            </w:r>
            <w:r w:rsidRPr="00FB71EE">
              <w:rPr>
                <w:rFonts w:ascii="Arial" w:hAnsi="Arial" w:cs="Arial"/>
              </w:rPr>
              <w:t xml:space="preserve"> (totals) </w:t>
            </w:r>
          </w:p>
          <w:p w14:paraId="1423C831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Polipropilè </w:t>
            </w:r>
          </w:p>
          <w:p w14:paraId="3BC3B05B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CEI 60871, EN 60831 </w:t>
            </w:r>
          </w:p>
          <w:p w14:paraId="5D516182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Internes incorporades </w:t>
            </w:r>
          </w:p>
          <w:p w14:paraId="161698E3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Extern per magnetotèrmics </w:t>
            </w:r>
          </w:p>
          <w:p w14:paraId="7BF3FC13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Incorporades </w:t>
            </w:r>
          </w:p>
          <w:p w14:paraId="5A1A6D45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-5/+10% </w:t>
            </w:r>
          </w:p>
          <w:p w14:paraId="42DEE062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-40/+50ºC </w:t>
            </w:r>
          </w:p>
        </w:tc>
      </w:tr>
      <w:tr w:rsidR="00A80FAE" w:rsidRPr="00FB71EE" w14:paraId="10F2BFAD" w14:textId="77777777" w:rsidTr="005B7D26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6D733B" w14:textId="77777777" w:rsidR="00A80FAE" w:rsidRPr="00FB71EE" w:rsidRDefault="00A80FAE" w:rsidP="0096050D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14:paraId="59EA6A09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A80FAE" w:rsidRPr="00FB71EE" w14:paraId="3CC6BE71" w14:textId="77777777" w:rsidTr="005B7D26">
        <w:trPr>
          <w:jc w:val="center"/>
        </w:trPr>
        <w:tc>
          <w:tcPr>
            <w:tcW w:w="9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129C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Reactància de filtre per protecció d’harmònics: </w:t>
            </w:r>
          </w:p>
        </w:tc>
      </w:tr>
      <w:tr w:rsidR="00A80FAE" w:rsidRPr="00FB71EE" w14:paraId="082AF684" w14:textId="77777777" w:rsidTr="005B7D26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84D1BD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Tipus:</w:t>
            </w:r>
          </w:p>
          <w:p w14:paraId="156F0D97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Tensió/potència: </w:t>
            </w:r>
          </w:p>
          <w:p w14:paraId="606909BC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Tipus:</w:t>
            </w:r>
          </w:p>
          <w:p w14:paraId="38A74DC2" w14:textId="77777777" w:rsidR="00A80FAE" w:rsidRPr="00FB71EE" w:rsidRDefault="00A80FAE" w:rsidP="0096050D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Tolerància:</w:t>
            </w:r>
          </w:p>
          <w:p w14:paraId="055EEADD" w14:textId="77777777" w:rsidR="00A80FAE" w:rsidRPr="00FB71EE" w:rsidRDefault="00A80FAE" w:rsidP="0096050D">
            <w:pPr>
              <w:snapToGrid w:val="0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Aïllament:</w:t>
            </w:r>
          </w:p>
          <w:p w14:paraId="2564DC88" w14:textId="77777777" w:rsidR="00A80FAE" w:rsidRPr="00FB71EE" w:rsidRDefault="00A80FAE" w:rsidP="0096050D">
            <w:pPr>
              <w:snapToGrid w:val="0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Sobrecàrrega: </w:t>
            </w:r>
          </w:p>
          <w:p w14:paraId="296D0262" w14:textId="77777777" w:rsidR="00A80FAE" w:rsidRPr="00FB71EE" w:rsidRDefault="00A80FAE" w:rsidP="0096050D">
            <w:pPr>
              <w:snapToGrid w:val="0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Normes: </w:t>
            </w: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14:paraId="56012D30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INR, connexió amb sèrie amb els condensadors </w:t>
            </w:r>
          </w:p>
          <w:p w14:paraId="062F5E23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400 V/50 Hz/5 ÷ 100 </w:t>
            </w:r>
            <w:r w:rsidR="009F4CB5">
              <w:rPr>
                <w:rFonts w:ascii="Arial" w:hAnsi="Arial" w:cs="Arial"/>
              </w:rPr>
              <w:t>kVAR</w:t>
            </w:r>
          </w:p>
          <w:p w14:paraId="623B1411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Baixa sintonització, freqüència ressonància 189 Hz (7%) </w:t>
            </w:r>
          </w:p>
          <w:p w14:paraId="0F7DC897" w14:textId="77777777" w:rsidR="00A80FAE" w:rsidRPr="00FB71EE" w:rsidRDefault="00A80FAE" w:rsidP="0096050D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sym w:font="UniversalMath1 BT" w:char="F036"/>
            </w:r>
            <w:r w:rsidRPr="00FB71EE">
              <w:rPr>
                <w:rFonts w:ascii="Arial" w:hAnsi="Arial" w:cs="Arial"/>
              </w:rPr>
              <w:t xml:space="preserve">3% de la inductància </w:t>
            </w:r>
          </w:p>
          <w:p w14:paraId="6784F85C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4 </w:t>
            </w:r>
            <w:r w:rsidR="009F4CB5">
              <w:rPr>
                <w:rFonts w:ascii="Arial" w:hAnsi="Arial" w:cs="Arial"/>
              </w:rPr>
              <w:t>kV</w:t>
            </w:r>
            <w:r w:rsidRPr="00FB71EE">
              <w:rPr>
                <w:rFonts w:ascii="Arial" w:hAnsi="Arial" w:cs="Arial"/>
              </w:rPr>
              <w:t xml:space="preserve"> </w:t>
            </w:r>
          </w:p>
          <w:p w14:paraId="7338C167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0,35 In"/>
              </w:smartTagPr>
              <w:r w:rsidRPr="00FB71EE">
                <w:rPr>
                  <w:rFonts w:ascii="Arial" w:hAnsi="Arial" w:cs="Arial"/>
                </w:rPr>
                <w:t>0,35 I</w:t>
              </w:r>
              <w:r w:rsidRPr="00FB71EE">
                <w:rPr>
                  <w:rFonts w:ascii="Arial" w:hAnsi="Arial" w:cs="Arial"/>
                  <w:vertAlign w:val="subscript"/>
                </w:rPr>
                <w:t>n</w:t>
              </w:r>
            </w:smartTag>
          </w:p>
          <w:p w14:paraId="63608068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CEI 76, CEI 289, EN 60289  </w:t>
            </w:r>
          </w:p>
        </w:tc>
      </w:tr>
      <w:tr w:rsidR="00A80FAE" w:rsidRPr="00FB71EE" w14:paraId="2DB1F470" w14:textId="77777777" w:rsidTr="005B7D26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3FEC88" w14:textId="77777777" w:rsidR="00A80FAE" w:rsidRPr="00FB71EE" w:rsidRDefault="00A80FAE" w:rsidP="0096050D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14:paraId="766221A7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A80FAE" w:rsidRPr="00FB71EE" w14:paraId="39586714" w14:textId="77777777" w:rsidTr="005B7D26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FB2E67" w14:textId="77777777" w:rsidR="00A80FAE" w:rsidRPr="00FB71EE" w:rsidRDefault="00A80FAE" w:rsidP="0096050D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Xassís:</w:t>
            </w: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14:paraId="252FE45C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A80FAE" w:rsidRPr="00FB71EE" w14:paraId="6AEA4F18" w14:textId="77777777" w:rsidTr="005B7D26">
        <w:trPr>
          <w:jc w:val="center"/>
        </w:trPr>
        <w:tc>
          <w:tcPr>
            <w:tcW w:w="9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732F3" w14:textId="77777777" w:rsidR="00A80FAE" w:rsidRPr="00FB71EE" w:rsidRDefault="00A80FAE" w:rsidP="0096050D">
            <w:pPr>
              <w:snapToGrid w:val="0"/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Metàl·lic amb aïlladors i suports per a l’acoblament dels conductors i les reactàncies, formant un equip compacte amb ventilació natural. </w:t>
            </w:r>
          </w:p>
        </w:tc>
      </w:tr>
    </w:tbl>
    <w:p w14:paraId="39E93C1D" w14:textId="77777777" w:rsidR="00A80FAE" w:rsidRPr="003B777C" w:rsidRDefault="00A80FAE" w:rsidP="00A80FAE">
      <w:pPr>
        <w:jc w:val="both"/>
        <w:rPr>
          <w:rFonts w:ascii="Arial" w:hAnsi="Arial" w:cs="Arial"/>
        </w:rPr>
      </w:pPr>
    </w:p>
    <w:p w14:paraId="43B3E9B2" w14:textId="77777777" w:rsidR="00A80FAE" w:rsidRPr="003B777C" w:rsidRDefault="00A80FAE" w:rsidP="00A80FAE">
      <w:pPr>
        <w:jc w:val="both"/>
        <w:rPr>
          <w:rFonts w:ascii="Arial" w:hAnsi="Arial" w:cs="Arial"/>
        </w:rPr>
      </w:pPr>
    </w:p>
    <w:p w14:paraId="68191E3D" w14:textId="77777777" w:rsidR="00A80FAE" w:rsidRDefault="00A80FAE" w:rsidP="00A80FAE">
      <w:pPr>
        <w:jc w:val="both"/>
        <w:rPr>
          <w:rFonts w:ascii="Arial" w:hAnsi="Arial" w:cs="Arial"/>
        </w:rPr>
      </w:pPr>
      <w:r w:rsidRPr="003B777C">
        <w:rPr>
          <w:rFonts w:ascii="Arial" w:hAnsi="Arial" w:cs="Arial"/>
          <w:b/>
          <w:bCs/>
          <w:u w:val="single"/>
        </w:rPr>
        <w:t>MARCA</w:t>
      </w:r>
      <w:r w:rsidRPr="003B777C">
        <w:rPr>
          <w:rFonts w:ascii="Arial" w:hAnsi="Arial" w:cs="Arial"/>
          <w:b/>
          <w:bCs/>
        </w:rPr>
        <w:t>:</w:t>
      </w:r>
      <w:r w:rsidRPr="003B777C">
        <w:rPr>
          <w:rFonts w:ascii="Arial" w:hAnsi="Arial" w:cs="Arial"/>
          <w:b/>
          <w:bCs/>
        </w:rPr>
        <w:tab/>
      </w:r>
      <w:r w:rsidRPr="003B777C">
        <w:rPr>
          <w:rFonts w:ascii="Arial" w:hAnsi="Arial" w:cs="Arial"/>
        </w:rPr>
        <w:t>LIFASA INTERNACIONAL CAPACITORS, S.A. o similar</w:t>
      </w:r>
    </w:p>
    <w:p w14:paraId="26A9FC6D" w14:textId="77777777" w:rsidR="00A80FAE" w:rsidRPr="003B777C" w:rsidRDefault="00A80FAE" w:rsidP="00A80FAE">
      <w:pPr>
        <w:jc w:val="both"/>
        <w:rPr>
          <w:rFonts w:ascii="Arial" w:hAnsi="Arial" w:cs="Arial"/>
        </w:rPr>
      </w:pPr>
    </w:p>
    <w:p w14:paraId="6245BB83" w14:textId="77777777" w:rsidR="00A80FAE" w:rsidRDefault="00A80FAE" w:rsidP="00A80FAE">
      <w:pPr>
        <w:jc w:val="both"/>
        <w:rPr>
          <w:rFonts w:ascii="Arial" w:hAnsi="Arial" w:cs="Arial"/>
        </w:rPr>
      </w:pPr>
    </w:p>
    <w:p w14:paraId="2837693B" w14:textId="77777777" w:rsidR="00A80FAE" w:rsidRDefault="00A80FAE" w:rsidP="00A80FAE">
      <w:pPr>
        <w:jc w:val="both"/>
        <w:rPr>
          <w:rFonts w:ascii="Arial" w:hAnsi="Arial" w:cs="Arial"/>
        </w:rPr>
        <w:sectPr w:rsidR="00A80FAE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p w14:paraId="70CCD1B3" w14:textId="77777777" w:rsidR="008E1CF8" w:rsidRPr="00017C98" w:rsidRDefault="008E1CF8" w:rsidP="008E1CF8">
      <w:pPr>
        <w:jc w:val="both"/>
        <w:rPr>
          <w:sz w:val="2"/>
          <w:szCs w:val="2"/>
        </w:r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8E1CF8" w:rsidRPr="008C02C5" w14:paraId="164D3C95" w14:textId="77777777" w:rsidTr="009741DA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7C95B4FD" w14:textId="77777777" w:rsidR="008E1CF8" w:rsidRPr="008C02C5" w:rsidRDefault="008E1CF8" w:rsidP="001D7093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8E1CF8" w:rsidRPr="008C02C5" w14:paraId="162B20FD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2C19DE8C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777B6019" w14:textId="77777777" w:rsidR="008E1CF8" w:rsidRPr="008C02C5" w:rsidRDefault="008E1CF8" w:rsidP="001D7093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5322849C" w14:textId="77777777" w:rsidR="008E1CF8" w:rsidRPr="008C02C5" w:rsidRDefault="008E1CF8" w:rsidP="001D7093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6E46334E" w14:textId="77777777" w:rsidR="008E1CF8" w:rsidRPr="008C02C5" w:rsidRDefault="008E1CF8" w:rsidP="001D7093">
            <w:pPr>
              <w:jc w:val="center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25/02/2010</w:t>
            </w:r>
          </w:p>
        </w:tc>
      </w:tr>
      <w:tr w:rsidR="008E1CF8" w:rsidRPr="008C02C5" w14:paraId="42F9A80B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0F9D41E3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1EF548E1" w14:textId="77777777" w:rsidR="008E1CF8" w:rsidRPr="008C02C5" w:rsidRDefault="008E1CF8" w:rsidP="001D7093">
            <w:pPr>
              <w:jc w:val="both"/>
              <w:outlineLvl w:val="0"/>
              <w:rPr>
                <w:rFonts w:ascii="Arial" w:hAnsi="Arial" w:cs="Arial"/>
              </w:rPr>
            </w:pPr>
            <w:bookmarkStart w:id="123" w:name="_Toc292792405"/>
            <w:bookmarkStart w:id="124" w:name="_Toc162262003"/>
            <w:r>
              <w:rPr>
                <w:rFonts w:ascii="Arial" w:hAnsi="Arial" w:cs="Arial"/>
              </w:rPr>
              <w:t>EQUIP AIRE CONDICIONAT INDIVIDUAL</w:t>
            </w:r>
            <w:bookmarkEnd w:id="123"/>
            <w:bookmarkEnd w:id="124"/>
            <w:r>
              <w:rPr>
                <w:rFonts w:ascii="Arial" w:hAnsi="Arial" w:cs="Arial"/>
              </w:rPr>
              <w:t xml:space="preserve"> </w:t>
            </w:r>
          </w:p>
        </w:tc>
      </w:tr>
      <w:tr w:rsidR="008E1CF8" w:rsidRPr="008C02C5" w14:paraId="1F442C1F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7EB092B2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88" w:type="dxa"/>
            <w:gridSpan w:val="3"/>
          </w:tcPr>
          <w:p w14:paraId="56F8BBA9" w14:textId="77777777" w:rsidR="008E1CF8" w:rsidRPr="008C02C5" w:rsidRDefault="008E1CF8" w:rsidP="001D7093">
            <w:pPr>
              <w:jc w:val="both"/>
              <w:outlineLvl w:val="1"/>
              <w:rPr>
                <w:rFonts w:ascii="Arial" w:hAnsi="Arial" w:cs="Arial"/>
              </w:rPr>
            </w:pPr>
            <w:bookmarkStart w:id="125" w:name="_Toc162262004"/>
            <w:r>
              <w:rPr>
                <w:rFonts w:ascii="Arial" w:hAnsi="Arial" w:cs="Arial"/>
              </w:rPr>
              <w:t xml:space="preserve">DAIKIN o CARRIER </w:t>
            </w:r>
            <w:r w:rsidRPr="003345D1">
              <w:rPr>
                <w:rFonts w:ascii="Arial" w:hAnsi="Arial" w:cs="Arial"/>
              </w:rPr>
              <w:t xml:space="preserve">// </w:t>
            </w:r>
            <w:r>
              <w:rPr>
                <w:rFonts w:ascii="Arial" w:hAnsi="Arial" w:cs="Arial"/>
              </w:rPr>
              <w:t>TOSHIBA</w:t>
            </w:r>
            <w:bookmarkEnd w:id="125"/>
          </w:p>
        </w:tc>
      </w:tr>
      <w:tr w:rsidR="008E1CF8" w:rsidRPr="008C02C5" w14:paraId="793713C1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155D600E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3A3AB4CE" w14:textId="77777777" w:rsidR="008E1CF8" w:rsidRPr="008C02C5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Sistema de climatització amb equip individual,</w:t>
            </w:r>
          </w:p>
        </w:tc>
      </w:tr>
    </w:tbl>
    <w:p w14:paraId="50FDD9E9" w14:textId="77777777" w:rsidR="008E1CF8" w:rsidRPr="008C02C5" w:rsidRDefault="008E1CF8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359D90CB" w14:textId="77777777" w:rsidR="008E1CF8" w:rsidRPr="009741DA" w:rsidRDefault="00813B2D" w:rsidP="009741DA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65F10FAC">
          <v:line id="_x0000_s2120" style="position:absolute;left:0;text-align:left;z-index:251668480" from=".6pt,17.8pt" to="482.5pt,17.8pt" strokeweight=".5pt"/>
        </w:pict>
      </w:r>
      <w:r w:rsidR="003A6B8F" w:rsidRPr="009741DA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065"/>
        <w:gridCol w:w="7574"/>
      </w:tblGrid>
      <w:tr w:rsidR="008E1CF8" w:rsidRPr="00C978D5" w14:paraId="54C9C393" w14:textId="77777777" w:rsidTr="009741DA">
        <w:trPr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14:paraId="78C88AB8" w14:textId="77777777" w:rsidR="008E1CF8" w:rsidRPr="00C978D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</w:tcPr>
          <w:p w14:paraId="407E9FEB" w14:textId="77777777" w:rsidR="008E1CF8" w:rsidRPr="00C978D5" w:rsidRDefault="008E1CF8" w:rsidP="001D7093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Conjunt inverter partit de condensació per aire</w:t>
            </w:r>
          </w:p>
        </w:tc>
      </w:tr>
      <w:tr w:rsidR="008E1CF8" w:rsidRPr="00C978D5" w14:paraId="403D03A4" w14:textId="77777777" w:rsidTr="009741DA">
        <w:trPr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14:paraId="5B60C9FF" w14:textId="77777777" w:rsidR="008E1CF8" w:rsidRPr="00C978D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>Refrigerant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</w:tcPr>
          <w:p w14:paraId="2B32358C" w14:textId="77777777" w:rsidR="008E1CF8" w:rsidRPr="00C978D5" w:rsidRDefault="008E1CF8" w:rsidP="00A418C1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Refrigerant R-410</w:t>
            </w:r>
          </w:p>
        </w:tc>
      </w:tr>
      <w:tr w:rsidR="008E1CF8" w:rsidRPr="00C978D5" w14:paraId="7C03FF3A" w14:textId="77777777" w:rsidTr="009741DA">
        <w:trPr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14:paraId="7FC184DD" w14:textId="77777777" w:rsidR="008E1CF8" w:rsidRPr="00C978D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>Classe energètica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</w:tcPr>
          <w:p w14:paraId="3E130DC4" w14:textId="77777777" w:rsidR="008E1CF8" w:rsidRPr="00C978D5" w:rsidRDefault="008E1CF8" w:rsidP="001D7093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A</w:t>
            </w:r>
          </w:p>
        </w:tc>
      </w:tr>
      <w:tr w:rsidR="008E1CF8" w:rsidRPr="00C978D5" w14:paraId="1EE7713F" w14:textId="77777777" w:rsidTr="009741DA">
        <w:trPr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14:paraId="40634AE8" w14:textId="77777777" w:rsidR="008E1CF8" w:rsidRPr="00C978D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 xml:space="preserve">Muntatge 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</w:tcPr>
          <w:p w14:paraId="3C3D836B" w14:textId="77777777" w:rsidR="008E1CF8" w:rsidRPr="00C978D5" w:rsidRDefault="008E1CF8" w:rsidP="001D7093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Paret o terra (segons projecte)</w:t>
            </w:r>
          </w:p>
        </w:tc>
      </w:tr>
      <w:tr w:rsidR="008E1CF8" w:rsidRPr="00C978D5" w14:paraId="2C1B653E" w14:textId="77777777" w:rsidTr="009741DA">
        <w:trPr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14:paraId="2FF03B67" w14:textId="77777777" w:rsidR="008E1CF8" w:rsidRPr="00C978D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>Potència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</w:tcPr>
          <w:p w14:paraId="2E23BD21" w14:textId="77777777" w:rsidR="008E1CF8" w:rsidRPr="00C978D5" w:rsidRDefault="008E1CF8" w:rsidP="001D7093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Segons projecte</w:t>
            </w:r>
          </w:p>
        </w:tc>
      </w:tr>
      <w:tr w:rsidR="008E1CF8" w:rsidRPr="008C02C5" w14:paraId="32B6F991" w14:textId="77777777" w:rsidTr="009741DA">
        <w:trPr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14:paraId="3207D597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</w:tcPr>
          <w:p w14:paraId="7199C211" w14:textId="77777777" w:rsidR="008E1CF8" w:rsidRPr="008C02C5" w:rsidRDefault="008E1CF8" w:rsidP="001D7093">
            <w:pPr>
              <w:jc w:val="both"/>
              <w:rPr>
                <w:rFonts w:ascii="Arial" w:hAnsi="Arial" w:cs="Arial"/>
              </w:rPr>
            </w:pPr>
          </w:p>
        </w:tc>
      </w:tr>
      <w:tr w:rsidR="008E1CF8" w:rsidRPr="008C02C5" w14:paraId="6AB590D2" w14:textId="77777777" w:rsidTr="009741DA">
        <w:trPr>
          <w:trHeight w:val="283"/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0FF07" w14:textId="77777777" w:rsidR="008E1CF8" w:rsidRPr="008C02C5" w:rsidRDefault="008E1CF8" w:rsidP="009741DA">
            <w:pPr>
              <w:keepNext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8C02C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470BB" w14:textId="77777777" w:rsidR="008E1CF8" w:rsidRPr="008C02C5" w:rsidRDefault="008E1CF8" w:rsidP="0097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DAIKIN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 CARRIER </w:t>
            </w:r>
            <w:r w:rsidR="00542558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TOSHIBA</w:t>
            </w:r>
            <w:r w:rsidR="00542558">
              <w:rPr>
                <w:rFonts w:ascii="Arial" w:hAnsi="Arial" w:cs="Arial"/>
              </w:rPr>
              <w:t xml:space="preserve"> </w:t>
            </w:r>
            <w:r w:rsidR="00542558" w:rsidRPr="003B777C">
              <w:rPr>
                <w:rFonts w:ascii="Arial" w:hAnsi="Arial" w:cs="Arial"/>
              </w:rPr>
              <w:t>o similar</w:t>
            </w:r>
            <w:r w:rsidR="00542558">
              <w:rPr>
                <w:rFonts w:ascii="Arial" w:hAnsi="Arial" w:cs="Arial"/>
              </w:rPr>
              <w:t xml:space="preserve"> </w:t>
            </w:r>
          </w:p>
        </w:tc>
      </w:tr>
    </w:tbl>
    <w:p w14:paraId="5281AECA" w14:textId="77777777" w:rsidR="008E1CF8" w:rsidRPr="008C02C5" w:rsidRDefault="008E1CF8" w:rsidP="008E1CF8">
      <w:pPr>
        <w:jc w:val="both"/>
      </w:pPr>
    </w:p>
    <w:p w14:paraId="541B67CE" w14:textId="77777777" w:rsidR="00DB4A3E" w:rsidRDefault="00DB4A3E" w:rsidP="008E1CF8">
      <w:pPr>
        <w:jc w:val="both"/>
      </w:pPr>
    </w:p>
    <w:p w14:paraId="3A6A1D4F" w14:textId="77777777" w:rsidR="00DB4A3E" w:rsidRDefault="00DB4A3E" w:rsidP="008E1CF8">
      <w:pPr>
        <w:jc w:val="both"/>
        <w:sectPr w:rsidR="00DB4A3E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8E1CF8" w:rsidRPr="008C02C5" w14:paraId="71331FFF" w14:textId="77777777" w:rsidTr="009741DA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13F32084" w14:textId="77777777" w:rsidR="008E1CF8" w:rsidRPr="008C02C5" w:rsidRDefault="008E1CF8" w:rsidP="001D7093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8E1CF8" w:rsidRPr="008C02C5" w14:paraId="083F6357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515F74BE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560E87A5" w14:textId="77777777" w:rsidR="008E1CF8" w:rsidRPr="008C02C5" w:rsidRDefault="008E1CF8" w:rsidP="001D7093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0676B0FE" w14:textId="77777777" w:rsidR="008E1CF8" w:rsidRPr="008C02C5" w:rsidRDefault="008E1CF8" w:rsidP="001D7093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1270B0E8" w14:textId="77777777" w:rsidR="008E1CF8" w:rsidRPr="008C02C5" w:rsidRDefault="008E1CF8" w:rsidP="001D7093">
            <w:pPr>
              <w:jc w:val="center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25/02/2010</w:t>
            </w:r>
          </w:p>
        </w:tc>
      </w:tr>
      <w:tr w:rsidR="008E1CF8" w:rsidRPr="008C02C5" w14:paraId="62C9566D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02D2B6C8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68BAD6A5" w14:textId="77777777" w:rsidR="008E1CF8" w:rsidRPr="008C02C5" w:rsidRDefault="008E1CF8" w:rsidP="001D7093">
            <w:pPr>
              <w:jc w:val="both"/>
              <w:outlineLvl w:val="0"/>
              <w:rPr>
                <w:rFonts w:ascii="Arial" w:hAnsi="Arial" w:cs="Arial"/>
              </w:rPr>
            </w:pPr>
            <w:bookmarkStart w:id="126" w:name="_Toc292792406"/>
            <w:bookmarkStart w:id="127" w:name="_Toc162262005"/>
            <w:r>
              <w:rPr>
                <w:rFonts w:ascii="Arial" w:hAnsi="Arial" w:cs="Arial"/>
              </w:rPr>
              <w:t>EQUIP AIRE CONDICIONAT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VOLUM VARIABLE</w:t>
            </w:r>
            <w:bookmarkEnd w:id="126"/>
            <w:bookmarkEnd w:id="127"/>
            <w:r>
              <w:rPr>
                <w:rFonts w:ascii="Arial" w:hAnsi="Arial" w:cs="Arial"/>
              </w:rPr>
              <w:t xml:space="preserve"> </w:t>
            </w:r>
          </w:p>
        </w:tc>
      </w:tr>
      <w:tr w:rsidR="008E1CF8" w:rsidRPr="008C02C5" w14:paraId="5EC47D83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61058650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88" w:type="dxa"/>
            <w:gridSpan w:val="3"/>
          </w:tcPr>
          <w:p w14:paraId="2BFE886D" w14:textId="77777777" w:rsidR="008E1CF8" w:rsidRPr="008C02C5" w:rsidRDefault="008E1CF8" w:rsidP="001D7093">
            <w:pPr>
              <w:jc w:val="both"/>
              <w:outlineLvl w:val="1"/>
              <w:rPr>
                <w:rFonts w:ascii="Arial" w:hAnsi="Arial" w:cs="Arial"/>
              </w:rPr>
            </w:pPr>
            <w:bookmarkStart w:id="128" w:name="_Toc162262006"/>
            <w:r>
              <w:rPr>
                <w:rFonts w:ascii="Arial" w:hAnsi="Arial" w:cs="Arial"/>
              </w:rPr>
              <w:t>DAIKIN</w:t>
            </w:r>
            <w:bookmarkEnd w:id="128"/>
          </w:p>
        </w:tc>
      </w:tr>
      <w:tr w:rsidR="008E1CF8" w:rsidRPr="008C02C5" w14:paraId="627F4AA1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330FE21B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036205A5" w14:textId="77777777" w:rsidR="008E1CF8" w:rsidRPr="008C02C5" w:rsidRDefault="008E1CF8" w:rsidP="001D70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Sistema de climatització </w:t>
            </w:r>
            <w:r w:rsidRPr="00EB311C">
              <w:rPr>
                <w:rFonts w:ascii="Arial" w:hAnsi="Arial" w:cs="Arial"/>
              </w:rPr>
              <w:t>de volum variable de refrigerant</w:t>
            </w:r>
            <w:r>
              <w:rPr>
                <w:rFonts w:ascii="Arial" w:hAnsi="Arial" w:cs="Arial"/>
              </w:rPr>
              <w:t xml:space="preserve"> amb equip centralitzat</w:t>
            </w:r>
          </w:p>
        </w:tc>
      </w:tr>
    </w:tbl>
    <w:p w14:paraId="485EEB76" w14:textId="77777777" w:rsidR="008E1CF8" w:rsidRPr="008C02C5" w:rsidRDefault="008E1CF8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7C7BFA0F" w14:textId="77777777" w:rsidR="008E1CF8" w:rsidRPr="009741DA" w:rsidRDefault="00813B2D" w:rsidP="009741DA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6BF32F45">
          <v:line id="_x0000_s2121" style="position:absolute;left:0;text-align:left;z-index:251669504;mso-position-horizontal:left" from="0,17pt" to="481.9pt,17pt" strokeweight=".5pt"/>
        </w:pict>
      </w:r>
      <w:r w:rsidR="003A6B8F" w:rsidRPr="009741DA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917"/>
        <w:gridCol w:w="7722"/>
      </w:tblGrid>
      <w:tr w:rsidR="008E1CF8" w:rsidRPr="000F6C03" w14:paraId="2FD8CBAF" w14:textId="77777777" w:rsidTr="009741DA">
        <w:trPr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351CBE" w14:textId="77777777" w:rsidR="008E1CF8" w:rsidRPr="000F6C03" w:rsidRDefault="008E1CF8" w:rsidP="001D7093">
            <w:pPr>
              <w:rPr>
                <w:rFonts w:ascii="Arial" w:hAnsi="Arial" w:cs="Arial"/>
              </w:rPr>
            </w:pPr>
            <w:r w:rsidRPr="000F6C03">
              <w:rPr>
                <w:rFonts w:ascii="Arial" w:hAnsi="Arial" w:cs="Arial"/>
                <w:b/>
                <w:bCs/>
              </w:rPr>
              <w:t>Unitat exterior</w:t>
            </w: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14:paraId="7F9C7245" w14:textId="77777777" w:rsidR="008E1CF8" w:rsidRPr="000F6C03" w:rsidRDefault="008E1CF8" w:rsidP="001D7093">
            <w:pPr>
              <w:jc w:val="both"/>
              <w:rPr>
                <w:rFonts w:ascii="Arial" w:hAnsi="Arial" w:cs="Arial"/>
              </w:rPr>
            </w:pPr>
            <w:r w:rsidRPr="000F6C03">
              <w:rPr>
                <w:rFonts w:ascii="Arial" w:hAnsi="Arial" w:cs="Arial"/>
              </w:rPr>
              <w:t>mod. RXYQ10M, amb refrigerant R-410a (segons projecte)</w:t>
            </w:r>
          </w:p>
        </w:tc>
      </w:tr>
      <w:tr w:rsidR="008E1CF8" w:rsidRPr="000F6C03" w14:paraId="4B4249EA" w14:textId="77777777" w:rsidTr="009741DA">
        <w:trPr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B0AD3EA" w14:textId="77777777" w:rsidR="008E1CF8" w:rsidRPr="000F6C03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0F6C03">
              <w:rPr>
                <w:rFonts w:ascii="Arial" w:hAnsi="Arial" w:cs="Arial"/>
                <w:b/>
                <w:bCs/>
              </w:rPr>
              <w:t>Unitats interiors</w:t>
            </w: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14:paraId="59707B98" w14:textId="77777777" w:rsidR="008E1CF8" w:rsidRPr="000F6C03" w:rsidRDefault="008E1CF8" w:rsidP="004C360A">
            <w:pPr>
              <w:jc w:val="both"/>
              <w:rPr>
                <w:rFonts w:ascii="Arial" w:hAnsi="Arial" w:cs="Arial"/>
              </w:rPr>
            </w:pPr>
            <w:r w:rsidRPr="000F6C03">
              <w:rPr>
                <w:rFonts w:ascii="Arial" w:hAnsi="Arial" w:cs="Arial"/>
              </w:rPr>
              <w:t>Muntatge a paret</w:t>
            </w:r>
            <w:r>
              <w:rPr>
                <w:rFonts w:ascii="Arial" w:hAnsi="Arial" w:cs="Arial"/>
              </w:rPr>
              <w:t xml:space="preserve"> FXAQ</w:t>
            </w:r>
            <w:r w:rsidR="004C360A">
              <w:rPr>
                <w:rFonts w:ascii="Arial" w:hAnsi="Arial" w:cs="Arial"/>
              </w:rPr>
              <w:t xml:space="preserve"> o encastat</w:t>
            </w:r>
            <w:r w:rsidRPr="000F6C03">
              <w:rPr>
                <w:rFonts w:ascii="Arial" w:hAnsi="Arial" w:cs="Arial"/>
              </w:rPr>
              <w:t xml:space="preserve"> (segons projecte)</w:t>
            </w:r>
          </w:p>
        </w:tc>
      </w:tr>
      <w:tr w:rsidR="008E1CF8" w:rsidRPr="000F6C03" w14:paraId="3EEFD344" w14:textId="77777777" w:rsidTr="009741DA">
        <w:trPr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1A6BBA" w14:textId="77777777" w:rsidR="008E1CF8" w:rsidRPr="000F6C03" w:rsidRDefault="008E1CF8" w:rsidP="001D7093">
            <w:pPr>
              <w:rPr>
                <w:rFonts w:ascii="Arial" w:hAnsi="Arial" w:cs="Arial"/>
                <w:b/>
                <w:bCs/>
              </w:rPr>
            </w:pPr>
            <w:r w:rsidRPr="000F6C03">
              <w:rPr>
                <w:rFonts w:ascii="Arial" w:hAnsi="Arial" w:cs="Arial"/>
                <w:b/>
                <w:bCs/>
              </w:rPr>
              <w:t>Comandament</w:t>
            </w: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14:paraId="15A3909F" w14:textId="77777777" w:rsidR="008E1CF8" w:rsidRPr="000F6C03" w:rsidRDefault="008E1CF8" w:rsidP="001D7093">
            <w:pPr>
              <w:jc w:val="both"/>
              <w:rPr>
                <w:rFonts w:ascii="Arial" w:hAnsi="Arial" w:cs="Arial"/>
              </w:rPr>
            </w:pPr>
            <w:r w:rsidRPr="000F6C03">
              <w:rPr>
                <w:rFonts w:ascii="Arial" w:hAnsi="Arial" w:cs="Arial"/>
              </w:rPr>
              <w:t>Individualitzat a cada sala i comandament centralitzat</w:t>
            </w:r>
          </w:p>
        </w:tc>
      </w:tr>
      <w:tr w:rsidR="008E1CF8" w:rsidRPr="008C02C5" w14:paraId="057E7D0C" w14:textId="77777777" w:rsidTr="009741DA">
        <w:trPr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188B7B0" w14:textId="77777777" w:rsidR="008E1CF8" w:rsidRPr="008C02C5" w:rsidRDefault="008E1CF8" w:rsidP="001D70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14:paraId="44FBA890" w14:textId="77777777" w:rsidR="008E1CF8" w:rsidRPr="008C02C5" w:rsidRDefault="008E1CF8" w:rsidP="001D7093">
            <w:pPr>
              <w:jc w:val="both"/>
              <w:rPr>
                <w:rFonts w:ascii="Arial" w:hAnsi="Arial" w:cs="Arial"/>
              </w:rPr>
            </w:pPr>
          </w:p>
        </w:tc>
      </w:tr>
      <w:tr w:rsidR="008E1CF8" w:rsidRPr="008C02C5" w14:paraId="2385D505" w14:textId="77777777" w:rsidTr="009741DA">
        <w:trPr>
          <w:trHeight w:val="283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FFBF1" w14:textId="77777777" w:rsidR="008E1CF8" w:rsidRPr="008C02C5" w:rsidRDefault="008E1CF8" w:rsidP="009741DA">
            <w:pPr>
              <w:keepNext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8C02C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12A70" w14:textId="77777777" w:rsidR="008E1CF8" w:rsidRPr="008C02C5" w:rsidRDefault="008E1CF8" w:rsidP="0097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DAIKIN</w:t>
            </w:r>
            <w:r w:rsidR="00542558">
              <w:rPr>
                <w:rFonts w:ascii="Arial" w:hAnsi="Arial" w:cs="Arial"/>
              </w:rPr>
              <w:t xml:space="preserve"> </w:t>
            </w:r>
            <w:r w:rsidR="00542558" w:rsidRPr="003B777C">
              <w:rPr>
                <w:rFonts w:ascii="Arial" w:hAnsi="Arial" w:cs="Arial"/>
              </w:rPr>
              <w:t>o similar</w:t>
            </w:r>
            <w:r w:rsidR="00542558">
              <w:rPr>
                <w:rFonts w:ascii="Arial" w:hAnsi="Arial" w:cs="Arial"/>
              </w:rPr>
              <w:t xml:space="preserve"> </w:t>
            </w:r>
          </w:p>
        </w:tc>
      </w:tr>
    </w:tbl>
    <w:p w14:paraId="6049DB7C" w14:textId="77777777" w:rsidR="008E1CF8" w:rsidRDefault="008E1CF8" w:rsidP="008E1CF8">
      <w:pPr>
        <w:jc w:val="both"/>
      </w:pPr>
    </w:p>
    <w:p w14:paraId="0C760682" w14:textId="77777777" w:rsidR="00FF041B" w:rsidRPr="003B777C" w:rsidRDefault="00FF041B" w:rsidP="00FF041B">
      <w:pPr>
        <w:jc w:val="both"/>
        <w:rPr>
          <w:rFonts w:ascii="Arial" w:hAnsi="Arial" w:cs="Arial"/>
        </w:rPr>
      </w:pPr>
    </w:p>
    <w:p w14:paraId="26E45044" w14:textId="77777777" w:rsidR="00DE3890" w:rsidRPr="003B777C" w:rsidRDefault="00DE3890" w:rsidP="00DE3890">
      <w:pPr>
        <w:jc w:val="both"/>
        <w:rPr>
          <w:rFonts w:ascii="Arial" w:hAnsi="Arial" w:cs="Arial"/>
        </w:rPr>
        <w:sectPr w:rsidR="00DE3890" w:rsidRPr="003B777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7"/>
        <w:gridCol w:w="5470"/>
        <w:gridCol w:w="835"/>
        <w:gridCol w:w="1517"/>
      </w:tblGrid>
      <w:tr w:rsidR="00DE3890" w:rsidRPr="00C17F75" w14:paraId="2435905B" w14:textId="77777777" w:rsidTr="009741DA">
        <w:trPr>
          <w:trHeight w:val="284"/>
          <w:jc w:val="center"/>
        </w:trPr>
        <w:tc>
          <w:tcPr>
            <w:tcW w:w="9276" w:type="dxa"/>
            <w:gridSpan w:val="4"/>
            <w:shd w:val="clear" w:color="auto" w:fill="C6D9F1" w:themeFill="text2" w:themeFillTint="33"/>
            <w:vAlign w:val="center"/>
          </w:tcPr>
          <w:p w14:paraId="1FE80C88" w14:textId="77777777" w:rsidR="00DE3890" w:rsidRPr="00C17F75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C17F7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C17F75" w14:paraId="051D32F1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35EFA975" w14:textId="77777777" w:rsidR="00DE3890" w:rsidRPr="00C17F7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C17F7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64" w:type="dxa"/>
          </w:tcPr>
          <w:p w14:paraId="4644C266" w14:textId="77777777" w:rsidR="00DE3890" w:rsidRPr="00C17F75" w:rsidRDefault="00BC1958" w:rsidP="00E40C17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4" w:type="dxa"/>
            <w:shd w:val="clear" w:color="auto" w:fill="E6E6E6"/>
          </w:tcPr>
          <w:p w14:paraId="56E2952D" w14:textId="77777777" w:rsidR="00DE3890" w:rsidRPr="00C17F75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C17F7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40" w:type="dxa"/>
          </w:tcPr>
          <w:p w14:paraId="4D81BC2F" w14:textId="77777777" w:rsidR="00DE3890" w:rsidRPr="00C17F75" w:rsidRDefault="00DE3890" w:rsidP="00E40C17">
            <w:pPr>
              <w:jc w:val="center"/>
              <w:rPr>
                <w:rFonts w:ascii="Arial" w:hAnsi="Arial" w:cs="Arial"/>
              </w:rPr>
            </w:pPr>
            <w:r w:rsidRPr="00C17F75">
              <w:rPr>
                <w:rFonts w:ascii="Arial" w:hAnsi="Arial" w:cs="Arial"/>
              </w:rPr>
              <w:t>25/02/2010</w:t>
            </w:r>
          </w:p>
        </w:tc>
      </w:tr>
      <w:tr w:rsidR="00DE3890" w:rsidRPr="00C17F75" w14:paraId="5FE075A5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C37EF30" w14:textId="77777777" w:rsidR="00DE3890" w:rsidRPr="00C17F7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C17F7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88" w:type="dxa"/>
            <w:gridSpan w:val="3"/>
          </w:tcPr>
          <w:p w14:paraId="18DFE1A7" w14:textId="77777777" w:rsidR="00DE3890" w:rsidRPr="00C17F75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29" w:name="_Toc260816271"/>
            <w:bookmarkStart w:id="130" w:name="_Toc261341729"/>
            <w:bookmarkStart w:id="131" w:name="_Toc162262007"/>
            <w:r>
              <w:rPr>
                <w:rFonts w:ascii="Arial" w:hAnsi="Arial" w:cs="Arial"/>
              </w:rPr>
              <w:t>EQUIP</w:t>
            </w:r>
            <w:r w:rsidRPr="00C17F75">
              <w:rPr>
                <w:rFonts w:ascii="Arial" w:hAnsi="Arial" w:cs="Arial"/>
              </w:rPr>
              <w:t xml:space="preserve"> AUTÒNOM D’EMERGÈNCIA</w:t>
            </w:r>
            <w:bookmarkEnd w:id="129"/>
            <w:bookmarkEnd w:id="130"/>
            <w:bookmarkEnd w:id="131"/>
          </w:p>
        </w:tc>
      </w:tr>
      <w:tr w:rsidR="00DE3890" w:rsidRPr="00C17F75" w14:paraId="402D3345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410E1AB3" w14:textId="77777777" w:rsidR="00DE3890" w:rsidRPr="00C17F7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C17F7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88" w:type="dxa"/>
            <w:gridSpan w:val="3"/>
          </w:tcPr>
          <w:p w14:paraId="5523241C" w14:textId="77777777" w:rsidR="00DE3890" w:rsidRPr="00C17F75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  <w:bookmarkStart w:id="132" w:name="_Toc260816272"/>
            <w:bookmarkStart w:id="133" w:name="_Toc261341730"/>
            <w:bookmarkStart w:id="134" w:name="_Toc162262008"/>
            <w:r>
              <w:rPr>
                <w:rFonts w:ascii="Arial" w:hAnsi="Arial" w:cs="Arial"/>
              </w:rPr>
              <w:t>LEGRAND</w:t>
            </w:r>
            <w:bookmarkEnd w:id="132"/>
            <w:bookmarkEnd w:id="133"/>
            <w:bookmarkEnd w:id="134"/>
            <w:r w:rsidRPr="00C17F75">
              <w:rPr>
                <w:rFonts w:ascii="Arial" w:hAnsi="Arial" w:cs="Arial"/>
              </w:rPr>
              <w:t xml:space="preserve"> </w:t>
            </w:r>
          </w:p>
        </w:tc>
      </w:tr>
      <w:tr w:rsidR="00DE3890" w:rsidRPr="00C17F75" w14:paraId="2E26B7C5" w14:textId="77777777" w:rsidTr="009741DA">
        <w:trPr>
          <w:trHeight w:val="227"/>
          <w:jc w:val="center"/>
        </w:trPr>
        <w:tc>
          <w:tcPr>
            <w:tcW w:w="1748" w:type="dxa"/>
            <w:shd w:val="clear" w:color="auto" w:fill="E6E6E6"/>
          </w:tcPr>
          <w:p w14:paraId="2114A387" w14:textId="77777777" w:rsidR="00DE3890" w:rsidRPr="00C17F7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C17F7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88" w:type="dxa"/>
            <w:gridSpan w:val="3"/>
          </w:tcPr>
          <w:p w14:paraId="2FD23422" w14:textId="77777777" w:rsidR="00DE3890" w:rsidRPr="00C17F75" w:rsidRDefault="00DE3890" w:rsidP="00E40C17">
            <w:pPr>
              <w:jc w:val="both"/>
              <w:rPr>
                <w:rFonts w:ascii="Arial" w:hAnsi="Arial" w:cs="Arial"/>
              </w:rPr>
            </w:pPr>
            <w:r w:rsidRPr="00C17F75">
              <w:rPr>
                <w:rFonts w:ascii="Arial" w:hAnsi="Arial" w:cs="Arial"/>
              </w:rPr>
              <w:t xml:space="preserve">Aparell autònom d’emergència  </w:t>
            </w:r>
          </w:p>
        </w:tc>
      </w:tr>
    </w:tbl>
    <w:p w14:paraId="1E64DBFB" w14:textId="77777777" w:rsidR="00DE3890" w:rsidRPr="00C17F75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1E57F6BD" w14:textId="77777777" w:rsidR="00DE3890" w:rsidRPr="009741DA" w:rsidRDefault="00813B2D" w:rsidP="009741DA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6B695895">
          <v:line id="_x0000_s2093" style="position:absolute;left:0;text-align:left;z-index:251643904" from=".6pt,17.5pt" to="482.5pt,17.5pt" strokeweight=".5pt"/>
        </w:pict>
      </w:r>
      <w:r w:rsidR="0036177E" w:rsidRPr="009741DA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045"/>
        <w:gridCol w:w="7594"/>
      </w:tblGrid>
      <w:tr w:rsidR="00DE3890" w:rsidRPr="00C17F75" w14:paraId="50BC205A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A1803C" w14:textId="77777777" w:rsidR="00DE3890" w:rsidRPr="009C3691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Làmpades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1C153E3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>Fluorescència compacta 11 W</w:t>
            </w:r>
          </w:p>
        </w:tc>
      </w:tr>
      <w:tr w:rsidR="00DE3890" w:rsidRPr="00C17F75" w14:paraId="7BE55F52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320452" w14:textId="77777777" w:rsidR="00DE3890" w:rsidRPr="009C3691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Lluminositat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05DC9FA6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>450 lm</w:t>
            </w:r>
          </w:p>
        </w:tc>
      </w:tr>
      <w:tr w:rsidR="00DE3890" w:rsidRPr="00C17F75" w14:paraId="7D1A880B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86B996" w14:textId="77777777" w:rsidR="00DE3890" w:rsidRPr="009C3691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Grau de protecció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308A7F71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>IP-65 IK 07 classe II (versió industrial)</w:t>
            </w:r>
          </w:p>
          <w:p w14:paraId="4C47E49F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 xml:space="preserve">IP44 IK 07 classe II (versió oficines) </w:t>
            </w:r>
          </w:p>
        </w:tc>
      </w:tr>
      <w:tr w:rsidR="00DE3890" w:rsidRPr="00C17F75" w14:paraId="2283051F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E1F77E" w14:textId="77777777" w:rsidR="00DE3890" w:rsidRPr="009C3691" w:rsidRDefault="0036177E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Alimentació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0E09362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 xml:space="preserve">230 V +-10% </w:t>
            </w:r>
          </w:p>
        </w:tc>
      </w:tr>
      <w:tr w:rsidR="00DE3890" w:rsidRPr="00C17F75" w14:paraId="55FDADC5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684D08" w14:textId="77777777" w:rsidR="00DE3890" w:rsidRPr="009C3691" w:rsidRDefault="0036177E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Autonomia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175FEC6C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 xml:space="preserve">1 hora </w:t>
            </w:r>
          </w:p>
        </w:tc>
      </w:tr>
      <w:tr w:rsidR="00DE3890" w:rsidRPr="00C17F75" w14:paraId="170C7DEA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0043CC" w14:textId="77777777" w:rsidR="00DE3890" w:rsidRPr="009C3691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Acumulador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2535ABCC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 xml:space="preserve">Ni-Cd </w:t>
            </w:r>
          </w:p>
        </w:tc>
      </w:tr>
      <w:tr w:rsidR="00DE3890" w:rsidRPr="00C17F75" w14:paraId="050062F3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47423D" w14:textId="77777777" w:rsidR="00DE3890" w:rsidRPr="009C3691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Normativa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29C4FBE6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>UNE EN 60598, UNE 20392-93, REBT2002</w:t>
            </w:r>
          </w:p>
        </w:tc>
      </w:tr>
      <w:tr w:rsidR="00DE3890" w:rsidRPr="00C17F75" w14:paraId="529685E3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E0C72F" w14:textId="77777777" w:rsidR="00DE3890" w:rsidRPr="009C3691" w:rsidRDefault="0036177E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Indicació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1C465E26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>Led verd i groc indicadors d’estat</w:t>
            </w:r>
          </w:p>
        </w:tc>
      </w:tr>
      <w:tr w:rsidR="001E1711" w:rsidRPr="00C17F75" w14:paraId="4ECFA57B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9B2423" w14:textId="77777777" w:rsidR="001E1711" w:rsidRDefault="001E1711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21C64848" w14:textId="77777777" w:rsidR="001E1711" w:rsidRPr="009C3691" w:rsidRDefault="001E1711" w:rsidP="00E40C17">
            <w:pPr>
              <w:jc w:val="both"/>
              <w:rPr>
                <w:rFonts w:ascii="Arial" w:hAnsi="Arial" w:cs="Arial"/>
              </w:rPr>
            </w:pPr>
          </w:p>
        </w:tc>
      </w:tr>
      <w:tr w:rsidR="00DE3890" w:rsidRPr="00C17F75" w14:paraId="2F8F675C" w14:textId="77777777" w:rsidTr="009741DA">
        <w:trPr>
          <w:trHeight w:val="178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0C49C9" w14:textId="77777777" w:rsidR="00DE3890" w:rsidRPr="009C3691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  <w:u w:val="single"/>
              </w:rPr>
              <w:t>FABRICANT</w:t>
            </w:r>
            <w:r w:rsidRPr="009C3691">
              <w:rPr>
                <w:rFonts w:ascii="Arial" w:hAnsi="Arial" w:cs="Arial"/>
                <w:b/>
                <w:bCs/>
              </w:rPr>
              <w:t xml:space="preserve">: 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5775F49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 xml:space="preserve">LEGRAND </w:t>
            </w:r>
            <w:r w:rsidR="00542558" w:rsidRPr="003B777C">
              <w:rPr>
                <w:rFonts w:ascii="Arial" w:hAnsi="Arial" w:cs="Arial"/>
              </w:rPr>
              <w:t>o similar</w:t>
            </w:r>
          </w:p>
        </w:tc>
      </w:tr>
      <w:tr w:rsidR="00DE3890" w:rsidRPr="00C17F75" w14:paraId="11F667ED" w14:textId="77777777" w:rsidTr="009741DA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7D0738" w14:textId="77777777" w:rsidR="00DE3890" w:rsidRPr="009C3691" w:rsidRDefault="00DE3890" w:rsidP="00E40C17">
            <w:pPr>
              <w:keepNext/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9C369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68ABE2A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>B65 Ref. 061569 – industrial</w:t>
            </w:r>
          </w:p>
          <w:p w14:paraId="43AE54C2" w14:textId="77777777" w:rsidR="00DE3890" w:rsidRPr="009C3691" w:rsidRDefault="00DE3890" w:rsidP="00E40C17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 xml:space="preserve">B44 Ref 061553 </w:t>
            </w:r>
            <w:r w:rsidR="0036177E" w:rsidRPr="009C3691">
              <w:rPr>
                <w:rFonts w:ascii="Arial" w:hAnsi="Arial" w:cs="Arial"/>
              </w:rPr>
              <w:t>–</w:t>
            </w:r>
            <w:r w:rsidR="0036177E">
              <w:rPr>
                <w:rFonts w:ascii="Arial" w:hAnsi="Arial" w:cs="Arial"/>
              </w:rPr>
              <w:t xml:space="preserve"> oficines</w:t>
            </w:r>
          </w:p>
        </w:tc>
      </w:tr>
    </w:tbl>
    <w:p w14:paraId="34FDB395" w14:textId="77777777" w:rsidR="00DE3890" w:rsidRPr="00C17F75" w:rsidRDefault="00DE3890" w:rsidP="00DE3890">
      <w:pPr>
        <w:jc w:val="both"/>
        <w:rPr>
          <w:rFonts w:ascii="Arial" w:hAnsi="Arial" w:cs="Arial"/>
        </w:rPr>
      </w:pPr>
    </w:p>
    <w:p w14:paraId="03DF35B9" w14:textId="77777777" w:rsidR="00DE3890" w:rsidRDefault="00DE3890" w:rsidP="00DE3890">
      <w:pPr>
        <w:jc w:val="both"/>
        <w:rPr>
          <w:rFonts w:ascii="Arial" w:hAnsi="Arial" w:cs="Arial"/>
        </w:rPr>
      </w:pPr>
    </w:p>
    <w:p w14:paraId="251C9E79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55F85E80" w14:textId="77777777" w:rsidR="00F05D2F" w:rsidRDefault="00F05D2F" w:rsidP="00DE3890">
      <w:pPr>
        <w:jc w:val="both"/>
        <w:rPr>
          <w:rFonts w:ascii="Arial" w:hAnsi="Arial" w:cs="Arial"/>
        </w:rPr>
        <w:sectPr w:rsidR="00F05D2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357254" w:rsidRPr="008C02C5" w14:paraId="3526BEDC" w14:textId="77777777" w:rsidTr="004C360A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344E2679" w14:textId="77777777" w:rsidR="00357254" w:rsidRPr="008C02C5" w:rsidRDefault="00357254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357254" w:rsidRPr="008C02C5" w14:paraId="38CC6E86" w14:textId="77777777" w:rsidTr="004C360A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2A74BBAA" w14:textId="77777777" w:rsidR="00357254" w:rsidRPr="008C02C5" w:rsidRDefault="00357254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5B503602" w14:textId="77777777" w:rsidR="00357254" w:rsidRPr="008C02C5" w:rsidRDefault="00357254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2F34CEFB" w14:textId="77777777" w:rsidR="00357254" w:rsidRPr="008C02C5" w:rsidRDefault="00357254" w:rsidP="00BB1654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</w:tcPr>
          <w:p w14:paraId="17F54E60" w14:textId="77777777" w:rsidR="00357254" w:rsidRPr="008C02C5" w:rsidRDefault="00357254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357254" w:rsidRPr="008C02C5" w14:paraId="0CA4BF3E" w14:textId="77777777" w:rsidTr="004C360A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15B8E69F" w14:textId="77777777" w:rsidR="00357254" w:rsidRPr="008C02C5" w:rsidRDefault="00357254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7174105D" w14:textId="77777777" w:rsidR="00357254" w:rsidRPr="008C02C5" w:rsidRDefault="00357254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35" w:name="_Toc162262009"/>
            <w:r>
              <w:rPr>
                <w:rFonts w:ascii="Arial" w:hAnsi="Arial" w:cs="Arial"/>
              </w:rPr>
              <w:t xml:space="preserve">FOCUS LED </w:t>
            </w:r>
            <w:r w:rsidRPr="008C02C5">
              <w:rPr>
                <w:rFonts w:ascii="Arial" w:hAnsi="Arial" w:cs="Arial"/>
              </w:rPr>
              <w:t xml:space="preserve">PER A </w:t>
            </w:r>
            <w:r>
              <w:rPr>
                <w:rFonts w:ascii="Arial" w:hAnsi="Arial" w:cs="Arial"/>
              </w:rPr>
              <w:t>ENLLUMENAT INTERIOR/</w:t>
            </w:r>
            <w:r w:rsidRPr="008C02C5">
              <w:rPr>
                <w:rFonts w:ascii="Arial" w:hAnsi="Arial" w:cs="Arial"/>
              </w:rPr>
              <w:t>EXTERIOR</w:t>
            </w:r>
            <w:bookmarkEnd w:id="135"/>
            <w:r w:rsidRPr="008C02C5">
              <w:rPr>
                <w:rFonts w:ascii="Arial" w:hAnsi="Arial" w:cs="Arial"/>
              </w:rPr>
              <w:t xml:space="preserve">    </w:t>
            </w:r>
          </w:p>
        </w:tc>
      </w:tr>
      <w:tr w:rsidR="00357254" w:rsidRPr="008C02C5" w14:paraId="3234EB68" w14:textId="77777777" w:rsidTr="004C360A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27495FF4" w14:textId="77777777" w:rsidR="00357254" w:rsidRPr="008C02C5" w:rsidRDefault="00357254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44F2D07C" w14:textId="77777777" w:rsidR="00357254" w:rsidRPr="008C02C5" w:rsidRDefault="00357254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36" w:name="_Toc162262010"/>
            <w:r>
              <w:rPr>
                <w:rFonts w:ascii="Arial" w:hAnsi="Arial" w:cs="Arial"/>
              </w:rPr>
              <w:t>PHILIPS</w:t>
            </w:r>
            <w:bookmarkEnd w:id="136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357254" w:rsidRPr="008C02C5" w14:paraId="17EF1951" w14:textId="77777777" w:rsidTr="004C360A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3337BDC3" w14:textId="77777777" w:rsidR="00357254" w:rsidRPr="008C02C5" w:rsidRDefault="00357254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7C77B887" w14:textId="77777777" w:rsidR="00357254" w:rsidRPr="008C02C5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Projector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LED interior/exterior</w:t>
            </w:r>
            <w:r w:rsidRPr="008C02C5">
              <w:rPr>
                <w:rFonts w:ascii="Arial" w:hAnsi="Arial" w:cs="Arial"/>
              </w:rPr>
              <w:t xml:space="preserve"> </w:t>
            </w:r>
          </w:p>
        </w:tc>
      </w:tr>
    </w:tbl>
    <w:p w14:paraId="4AAAFF15" w14:textId="77777777" w:rsidR="00357254" w:rsidRPr="008C02C5" w:rsidRDefault="00357254" w:rsidP="00357254">
      <w:pPr>
        <w:widowControl/>
        <w:spacing w:line="360" w:lineRule="auto"/>
        <w:jc w:val="both"/>
        <w:rPr>
          <w:rFonts w:ascii="Arial" w:hAnsi="Arial" w:cs="Arial"/>
        </w:rPr>
      </w:pPr>
    </w:p>
    <w:p w14:paraId="1D08AD7C" w14:textId="77777777" w:rsidR="00357254" w:rsidRPr="004C360A" w:rsidRDefault="00813B2D" w:rsidP="004C360A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43784956">
          <v:line id="Line 66" o:spid="_x0000_s2136" style="position:absolute;left:0;text-align:left;z-index:25168588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1pt,17.75pt" to="482.9pt,17.75pt" strokeweight=".5pt"/>
        </w:pict>
      </w:r>
      <w:r w:rsidR="00357254" w:rsidRPr="004C360A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044"/>
        <w:gridCol w:w="7595"/>
      </w:tblGrid>
      <w:tr w:rsidR="00357254" w:rsidRPr="006C5449" w14:paraId="140035C1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70F43441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Làmpada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63858305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 40W o 80W</w:t>
            </w:r>
          </w:p>
        </w:tc>
      </w:tr>
      <w:tr w:rsidR="00357254" w:rsidRPr="006C5449" w14:paraId="3AEEBCAC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671AE5E8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Cos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0DF2E959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Fosa d’alumini</w:t>
            </w:r>
          </w:p>
        </w:tc>
      </w:tr>
      <w:tr w:rsidR="00357254" w:rsidRPr="006C5449" w14:paraId="202B534F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73C8D4F1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Òptica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7A9E262C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Simètrica </w:t>
            </w:r>
          </w:p>
        </w:tc>
      </w:tr>
      <w:tr w:rsidR="00357254" w:rsidRPr="006C5449" w14:paraId="07933156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3927B1C6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Vidre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42DBDBFC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 w:rsidRPr="006C5449">
              <w:rPr>
                <w:rFonts w:ascii="Arial" w:hAnsi="Arial" w:cs="Arial"/>
              </w:rPr>
              <w:t>Vidre pla temprat</w:t>
            </w:r>
          </w:p>
        </w:tc>
      </w:tr>
      <w:tr w:rsidR="00357254" w:rsidRPr="006C5449" w14:paraId="0A001EEC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34D85B1A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Eficàcia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6B2BCA63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lm/W</w:t>
            </w:r>
          </w:p>
        </w:tc>
      </w:tr>
      <w:tr w:rsidR="00357254" w:rsidRPr="006C5449" w14:paraId="08982BE5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41AEE707" w14:textId="77777777" w:rsidR="00357254" w:rsidRDefault="0035725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Temperatura color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6DE1C039" w14:textId="187A7FEB" w:rsidR="00357254" w:rsidRDefault="00DF0866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57254">
              <w:rPr>
                <w:rFonts w:ascii="Arial" w:hAnsi="Arial" w:cs="Arial"/>
              </w:rPr>
              <w:t>000K</w:t>
            </w:r>
          </w:p>
        </w:tc>
      </w:tr>
      <w:tr w:rsidR="00357254" w:rsidRPr="006C5449" w14:paraId="3E947019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50D893EE" w14:textId="77777777" w:rsidR="00357254" w:rsidRDefault="0035725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Garantia flux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1FB003F4" w14:textId="77777777" w:rsidR="00357254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 hores</w:t>
            </w:r>
          </w:p>
        </w:tc>
      </w:tr>
      <w:tr w:rsidR="00357254" w:rsidRPr="006C5449" w14:paraId="13742BF7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5F9D3B5C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Grau protecció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2DFB0ED1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IP65 Classe II IK08</w:t>
            </w:r>
          </w:p>
        </w:tc>
      </w:tr>
      <w:tr w:rsidR="00357254" w:rsidRPr="006C5449" w14:paraId="2FA07993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6AC75382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7BDB8594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Gris RAL 9007</w:t>
            </w:r>
          </w:p>
        </w:tc>
      </w:tr>
      <w:tr w:rsidR="00357254" w:rsidRPr="006C5449" w14:paraId="6EB951BC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3A64CB27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Certificació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47D26D56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EN-60598-1 &amp; 2-3</w:t>
            </w:r>
          </w:p>
        </w:tc>
      </w:tr>
      <w:tr w:rsidR="00357254" w:rsidRPr="006C5449" w14:paraId="7B11263F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56817CCD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Instal·lació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409DA6B4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Fixació a superfície plana</w:t>
            </w:r>
          </w:p>
        </w:tc>
      </w:tr>
      <w:tr w:rsidR="00357254" w:rsidRPr="006C5449" w14:paraId="2415D736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5BF53D70" w14:textId="77777777" w:rsidR="00357254" w:rsidRPr="006C5449" w:rsidRDefault="00357254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6A42E9F2" w14:textId="77777777" w:rsidR="00357254" w:rsidRPr="006C5449" w:rsidRDefault="00357254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357254" w:rsidRPr="006C5449" w14:paraId="203558E1" w14:textId="77777777" w:rsidTr="00E66DE6">
        <w:trPr>
          <w:trHeight w:val="283"/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DF47A" w14:textId="77777777" w:rsidR="00357254" w:rsidRPr="006C5449" w:rsidRDefault="00357254" w:rsidP="004C360A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8DF8F" w14:textId="77777777" w:rsidR="00357254" w:rsidRPr="006C5449" w:rsidRDefault="00357254" w:rsidP="004C360A">
            <w:pPr>
              <w:rPr>
                <w:rFonts w:ascii="Arial" w:hAnsi="Arial" w:cs="Arial"/>
              </w:rPr>
            </w:pPr>
            <w:r w:rsidRPr="00A65E23">
              <w:rPr>
                <w:rFonts w:ascii="Arial" w:hAnsi="Arial" w:cs="Arial"/>
              </w:rPr>
              <w:t>Coreline Tempo LED BVP120</w:t>
            </w:r>
          </w:p>
        </w:tc>
      </w:tr>
      <w:tr w:rsidR="00357254" w:rsidRPr="006C5449" w14:paraId="222E67AB" w14:textId="77777777" w:rsidTr="00E66DE6">
        <w:trPr>
          <w:trHeight w:val="283"/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F60BE" w14:textId="77777777" w:rsidR="00357254" w:rsidRPr="006C5449" w:rsidRDefault="00357254" w:rsidP="004C360A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F2AEC" w14:textId="77777777" w:rsidR="00357254" w:rsidRPr="006C5449" w:rsidRDefault="00357254" w:rsidP="004C3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PHILIPS </w:t>
            </w:r>
            <w:r w:rsidRPr="003B777C">
              <w:rPr>
                <w:rFonts w:ascii="Arial" w:hAnsi="Arial" w:cs="Arial"/>
              </w:rPr>
              <w:t>o similar</w:t>
            </w:r>
          </w:p>
        </w:tc>
      </w:tr>
    </w:tbl>
    <w:p w14:paraId="694BCCFB" w14:textId="77777777" w:rsidR="00BC1958" w:rsidRPr="00C17F75" w:rsidRDefault="00BC1958" w:rsidP="00BC1958">
      <w:pPr>
        <w:jc w:val="both"/>
        <w:rPr>
          <w:highlight w:val="yellow"/>
        </w:rPr>
      </w:pPr>
    </w:p>
    <w:p w14:paraId="1C03AC6D" w14:textId="77777777" w:rsidR="0082298F" w:rsidRDefault="0082298F" w:rsidP="00BC1958">
      <w:pPr>
        <w:jc w:val="both"/>
        <w:rPr>
          <w:rFonts w:ascii="Arial" w:hAnsi="Arial" w:cs="Arial"/>
        </w:rPr>
        <w:sectPr w:rsidR="0082298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82298F" w:rsidRPr="008C02C5" w14:paraId="4EE6A385" w14:textId="77777777" w:rsidTr="00E66DE6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53FA9302" w14:textId="77777777" w:rsidR="0082298F" w:rsidRPr="008C02C5" w:rsidRDefault="0082298F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82298F" w:rsidRPr="008C02C5" w14:paraId="21154FF1" w14:textId="77777777" w:rsidTr="00E66DE6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011BFF76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2A23F2B0" w14:textId="77777777" w:rsidR="0082298F" w:rsidRPr="008C02C5" w:rsidRDefault="0082298F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402212D8" w14:textId="77777777" w:rsidR="0082298F" w:rsidRPr="008C02C5" w:rsidRDefault="0082298F" w:rsidP="00BB1654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</w:tcPr>
          <w:p w14:paraId="7639C3B1" w14:textId="77777777" w:rsidR="0082298F" w:rsidRPr="008C02C5" w:rsidRDefault="0082298F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82298F" w:rsidRPr="008C02C5" w14:paraId="518FF633" w14:textId="77777777" w:rsidTr="00E66DE6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49A8A718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661F15B0" w14:textId="77777777" w:rsidR="0082298F" w:rsidRPr="008C02C5" w:rsidRDefault="0082298F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37" w:name="_Toc162262011"/>
            <w:r>
              <w:rPr>
                <w:rFonts w:ascii="Arial" w:hAnsi="Arial" w:cs="Arial"/>
              </w:rPr>
              <w:t>FOCUS LED PETIT</w:t>
            </w:r>
            <w:bookmarkEnd w:id="137"/>
            <w:r w:rsidRPr="008C02C5">
              <w:rPr>
                <w:rFonts w:ascii="Arial" w:hAnsi="Arial" w:cs="Arial"/>
              </w:rPr>
              <w:t xml:space="preserve">    </w:t>
            </w:r>
          </w:p>
        </w:tc>
      </w:tr>
      <w:tr w:rsidR="0082298F" w:rsidRPr="008C02C5" w14:paraId="2E07A3B3" w14:textId="77777777" w:rsidTr="00E66DE6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1AE4E6A2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5A70A21A" w14:textId="77777777" w:rsidR="0082298F" w:rsidRPr="008C02C5" w:rsidRDefault="0082298F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38" w:name="_Toc162262012"/>
            <w:r>
              <w:rPr>
                <w:rFonts w:ascii="Arial" w:hAnsi="Arial" w:cs="Arial"/>
              </w:rPr>
              <w:t>PHILIPS</w:t>
            </w:r>
            <w:bookmarkEnd w:id="138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82298F" w:rsidRPr="008C02C5" w14:paraId="39AECE36" w14:textId="77777777" w:rsidTr="00E66DE6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761FE536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40A94AFE" w14:textId="77777777" w:rsidR="0082298F" w:rsidRPr="008C02C5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Projector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LED per a rètols i accessos</w:t>
            </w:r>
          </w:p>
        </w:tc>
      </w:tr>
    </w:tbl>
    <w:p w14:paraId="0229C297" w14:textId="77777777" w:rsidR="0082298F" w:rsidRPr="008C02C5" w:rsidRDefault="0082298F" w:rsidP="0082298F">
      <w:pPr>
        <w:widowControl/>
        <w:spacing w:line="360" w:lineRule="auto"/>
        <w:jc w:val="both"/>
        <w:rPr>
          <w:rFonts w:ascii="Arial" w:hAnsi="Arial" w:cs="Arial"/>
        </w:rPr>
      </w:pPr>
    </w:p>
    <w:p w14:paraId="171ACD96" w14:textId="77777777" w:rsidR="0082298F" w:rsidRPr="00E66DE6" w:rsidRDefault="00813B2D" w:rsidP="00E66DE6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78A22FCC">
          <v:line id="_x0000_s2144" style="position:absolute;left:0;text-align:left;z-index:25170022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65pt,18pt" to="482.55pt,18pt" strokeweight=".5pt"/>
        </w:pict>
      </w:r>
      <w:r w:rsidR="0082298F" w:rsidRPr="00E66DE6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044"/>
        <w:gridCol w:w="7595"/>
      </w:tblGrid>
      <w:tr w:rsidR="0082298F" w:rsidRPr="006C5449" w14:paraId="296C01AE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7A4DA5D8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Làmpada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0FE042B6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 10W - 50W</w:t>
            </w:r>
          </w:p>
        </w:tc>
      </w:tr>
      <w:tr w:rsidR="0082298F" w:rsidRPr="006C5449" w14:paraId="4DEAA3B0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2F894794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Cos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408BCAAA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Fosa d’alumini</w:t>
            </w:r>
          </w:p>
        </w:tc>
      </w:tr>
      <w:tr w:rsidR="0082298F" w:rsidRPr="006C5449" w14:paraId="7E7E6F20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3D967F2A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Òptica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51993B22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Feix molt ampli 100º </w:t>
            </w:r>
          </w:p>
        </w:tc>
      </w:tr>
      <w:tr w:rsidR="0082298F" w:rsidRPr="006C5449" w14:paraId="5768AF45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537A0E6B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Vidre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0C87F903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Policarbonat</w:t>
            </w:r>
          </w:p>
        </w:tc>
      </w:tr>
      <w:tr w:rsidR="0082298F" w:rsidRPr="006C5449" w14:paraId="2CAAF2C3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6618D955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Eficàcia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625687F7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lm/W</w:t>
            </w:r>
          </w:p>
        </w:tc>
      </w:tr>
      <w:tr w:rsidR="0082298F" w:rsidRPr="006C5449" w14:paraId="04167208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352FE920" w14:textId="77777777" w:rsidR="0082298F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Temperatura color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0A0F32A4" w14:textId="16847806" w:rsidR="0082298F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3000K</w:t>
            </w:r>
          </w:p>
        </w:tc>
      </w:tr>
      <w:tr w:rsidR="0082298F" w:rsidRPr="006C5449" w14:paraId="745A73A8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6C215613" w14:textId="77777777" w:rsidR="0082298F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Garantia flux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55F00772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32.000 hores</w:t>
            </w:r>
          </w:p>
        </w:tc>
      </w:tr>
      <w:tr w:rsidR="0082298F" w:rsidRPr="006C5449" w14:paraId="78D194C4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4D13ECAA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Grau protecció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106B20AF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IP65 Classe I IK07</w:t>
            </w:r>
          </w:p>
        </w:tc>
      </w:tr>
      <w:tr w:rsidR="0082298F" w:rsidRPr="006C5449" w14:paraId="19E5499D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1B451014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Instal·lació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43867FE5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Fixació a superfície plana</w:t>
            </w:r>
          </w:p>
        </w:tc>
      </w:tr>
      <w:tr w:rsidR="0082298F" w:rsidRPr="006C5449" w14:paraId="6A9F85CA" w14:textId="77777777" w:rsidTr="00E66DE6">
        <w:trPr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0C45C236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6B38519B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2298F" w:rsidRPr="006C5449" w14:paraId="7D4447CD" w14:textId="77777777" w:rsidTr="00E66DE6">
        <w:trPr>
          <w:trHeight w:val="283"/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C988A" w14:textId="77777777" w:rsidR="0082298F" w:rsidRPr="006C5449" w:rsidRDefault="0082298F" w:rsidP="00E66DE6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486CE" w14:textId="77777777" w:rsidR="0082298F" w:rsidRPr="006C5449" w:rsidRDefault="0082298F" w:rsidP="00E66D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Projector </w:t>
            </w:r>
            <w:bookmarkStart w:id="139" w:name="_Hlk141339537"/>
            <w:r>
              <w:rPr>
                <w:rFonts w:ascii="Arial" w:hAnsi="Arial" w:cs="Arial"/>
              </w:rPr>
              <w:t xml:space="preserve">Ledinaire </w:t>
            </w:r>
            <w:r w:rsidRPr="000904C8">
              <w:rPr>
                <w:rFonts w:ascii="Arial" w:hAnsi="Arial" w:cs="Arial"/>
              </w:rPr>
              <w:t>BVP154</w:t>
            </w:r>
            <w:bookmarkEnd w:id="139"/>
          </w:p>
        </w:tc>
      </w:tr>
      <w:tr w:rsidR="0082298F" w:rsidRPr="006C5449" w14:paraId="2686112F" w14:textId="77777777" w:rsidTr="00E66DE6">
        <w:trPr>
          <w:trHeight w:val="283"/>
          <w:jc w:val="center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381CD" w14:textId="77777777" w:rsidR="0082298F" w:rsidRPr="006C5449" w:rsidRDefault="0082298F" w:rsidP="00E66DE6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778E7" w14:textId="77777777" w:rsidR="0082298F" w:rsidRPr="006C5449" w:rsidRDefault="0082298F" w:rsidP="00E66D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PHILIPS </w:t>
            </w:r>
            <w:r w:rsidRPr="003B777C">
              <w:rPr>
                <w:rFonts w:ascii="Arial" w:hAnsi="Arial" w:cs="Arial"/>
              </w:rPr>
              <w:t>o similar</w:t>
            </w:r>
          </w:p>
        </w:tc>
      </w:tr>
    </w:tbl>
    <w:p w14:paraId="004DF4B2" w14:textId="77777777" w:rsidR="007C0E2D" w:rsidRDefault="007C0E2D" w:rsidP="00BC1958">
      <w:pPr>
        <w:jc w:val="both"/>
        <w:rPr>
          <w:rFonts w:ascii="Arial" w:hAnsi="Arial" w:cs="Arial"/>
        </w:rPr>
        <w:sectPr w:rsidR="007C0E2D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7C0E2D" w:rsidRPr="008F3DF8" w14:paraId="26AB0E3F" w14:textId="77777777" w:rsidTr="00E66DE6">
        <w:trPr>
          <w:trHeight w:val="284"/>
          <w:jc w:val="center"/>
        </w:trPr>
        <w:tc>
          <w:tcPr>
            <w:tcW w:w="9412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49B1021E" w14:textId="77777777" w:rsidR="007C0E2D" w:rsidRPr="008F3DF8" w:rsidRDefault="007C0E2D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F3DF8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7C0E2D" w:rsidRPr="008F3DF8" w14:paraId="059EF284" w14:textId="77777777" w:rsidTr="00E66DE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0B4E447B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54A5E1FF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7ADBE021" w14:textId="77777777" w:rsidR="007C0E2D" w:rsidRPr="008F3DF8" w:rsidRDefault="007C0E2D" w:rsidP="00BB1654">
            <w:pPr>
              <w:jc w:val="center"/>
              <w:rPr>
                <w:rFonts w:ascii="Arial" w:hAnsi="Arial" w:cs="Arial"/>
                <w:b/>
              </w:rPr>
            </w:pPr>
            <w:r w:rsidRPr="008F3DF8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  <w:tcBorders>
              <w:right w:val="nil"/>
            </w:tcBorders>
          </w:tcPr>
          <w:p w14:paraId="603252CA" w14:textId="77777777" w:rsidR="007C0E2D" w:rsidRPr="008F3DF8" w:rsidRDefault="00EF3571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28/01/2020</w:t>
            </w:r>
          </w:p>
        </w:tc>
      </w:tr>
      <w:tr w:rsidR="007C0E2D" w:rsidRPr="008F3DF8" w14:paraId="176E2ADC" w14:textId="77777777" w:rsidTr="00E66DE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3DCA7158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1A6B0A13" w14:textId="77777777" w:rsidR="007C0E2D" w:rsidRPr="008F3DF8" w:rsidRDefault="007C0E2D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40" w:name="_Toc162262013"/>
            <w:r w:rsidRPr="008F3DF8">
              <w:rPr>
                <w:rFonts w:ascii="Arial" w:hAnsi="Arial" w:cs="Arial"/>
              </w:rPr>
              <w:t>FOCUS VIAL LED</w:t>
            </w:r>
            <w:bookmarkEnd w:id="140"/>
          </w:p>
        </w:tc>
      </w:tr>
      <w:tr w:rsidR="007C0E2D" w:rsidRPr="008F3DF8" w14:paraId="0A80321E" w14:textId="77777777" w:rsidTr="00E66DE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786EF6FC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5406232C" w14:textId="77777777" w:rsidR="007C0E2D" w:rsidRPr="008F3DF8" w:rsidRDefault="007C0E2D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41" w:name="_Toc162262014"/>
            <w:r w:rsidRPr="008F3DF8">
              <w:rPr>
                <w:rFonts w:ascii="Arial" w:hAnsi="Arial" w:cs="Arial"/>
              </w:rPr>
              <w:t>PHILIPS</w:t>
            </w:r>
            <w:bookmarkEnd w:id="141"/>
            <w:r w:rsidRPr="008F3DF8">
              <w:rPr>
                <w:rFonts w:ascii="Arial" w:hAnsi="Arial" w:cs="Arial"/>
              </w:rPr>
              <w:t xml:space="preserve"> </w:t>
            </w:r>
          </w:p>
        </w:tc>
      </w:tr>
      <w:tr w:rsidR="007C0E2D" w:rsidRPr="008F3DF8" w14:paraId="4D72B8F0" w14:textId="77777777" w:rsidTr="00E66DE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730F6849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3120ABFC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Focus industrial exterior LED</w:t>
            </w:r>
          </w:p>
        </w:tc>
      </w:tr>
    </w:tbl>
    <w:p w14:paraId="452DB996" w14:textId="77777777" w:rsidR="007C0E2D" w:rsidRPr="008F3DF8" w:rsidRDefault="007C0E2D" w:rsidP="007C0E2D">
      <w:pPr>
        <w:widowControl/>
        <w:spacing w:line="360" w:lineRule="auto"/>
        <w:jc w:val="both"/>
        <w:rPr>
          <w:rFonts w:ascii="Arial" w:hAnsi="Arial" w:cs="Arial"/>
        </w:rPr>
      </w:pPr>
    </w:p>
    <w:p w14:paraId="063586A3" w14:textId="77777777" w:rsidR="007C0E2D" w:rsidRPr="00E66DE6" w:rsidRDefault="00813B2D" w:rsidP="00E66DE6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011090DC">
          <v:line id="_x0000_s2148" style="position:absolute;left:0;text-align:left;z-index:25170432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65pt,18pt" to="482.55pt,18pt" strokeweight=".5pt"/>
        </w:pict>
      </w:r>
      <w:r w:rsidR="007C0E2D" w:rsidRPr="00E66DE6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129"/>
        <w:gridCol w:w="7510"/>
      </w:tblGrid>
      <w:tr w:rsidR="007C0E2D" w:rsidRPr="008F3DF8" w14:paraId="7ED70AF5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4E7AD835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Làmpada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59C53D8C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LED</w:t>
            </w:r>
            <w:r>
              <w:rPr>
                <w:rFonts w:ascii="Arial" w:hAnsi="Arial" w:cs="Arial"/>
              </w:rPr>
              <w:t xml:space="preserve"> integrada</w:t>
            </w:r>
          </w:p>
        </w:tc>
      </w:tr>
      <w:tr w:rsidR="007C0E2D" w:rsidRPr="008F3DF8" w14:paraId="0CE35BDC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1ACC56D0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Cos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2C2B1C24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Fosa d’alumini</w:t>
            </w:r>
          </w:p>
        </w:tc>
      </w:tr>
      <w:tr w:rsidR="007C0E2D" w:rsidRPr="008F3DF8" w14:paraId="4EEBF16F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0947C50B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Feix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215EDA5D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Simètric</w:t>
            </w:r>
          </w:p>
        </w:tc>
      </w:tr>
      <w:tr w:rsidR="007C0E2D" w:rsidRPr="008F3DF8" w14:paraId="61B38A26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4C9A0C62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Vidre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4CD9FC5E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Vidre pla</w:t>
            </w:r>
          </w:p>
        </w:tc>
      </w:tr>
      <w:tr w:rsidR="007C0E2D" w:rsidRPr="008F3DF8" w14:paraId="746A85DD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3FC7B224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Tensió xarxa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6B09DCDA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  <w:r w:rsidRPr="008F3DF8">
              <w:rPr>
                <w:rFonts w:ascii="Arial" w:hAnsi="Arial" w:cs="Arial"/>
              </w:rPr>
              <w:t>-2</w:t>
            </w:r>
            <w:r>
              <w:rPr>
                <w:rFonts w:ascii="Arial" w:hAnsi="Arial" w:cs="Arial"/>
              </w:rPr>
              <w:t>40</w:t>
            </w:r>
            <w:r w:rsidRPr="008F3DF8">
              <w:rPr>
                <w:rFonts w:ascii="Arial" w:hAnsi="Arial" w:cs="Arial"/>
              </w:rPr>
              <w:t xml:space="preserve"> V/50-60 Hz</w:t>
            </w:r>
          </w:p>
        </w:tc>
      </w:tr>
      <w:tr w:rsidR="007C0E2D" w:rsidRPr="008F3DF8" w14:paraId="5E23DAE8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359E5411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Driver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160BCF7E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Integrat</w:t>
            </w:r>
          </w:p>
        </w:tc>
      </w:tr>
      <w:tr w:rsidR="007C0E2D" w:rsidRPr="008F3DF8" w14:paraId="634C2756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2091D0B9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Eficàcia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150105E7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&gt;</w:t>
            </w:r>
            <w:r>
              <w:rPr>
                <w:rFonts w:ascii="Arial" w:hAnsi="Arial" w:cs="Arial"/>
              </w:rPr>
              <w:t>90</w:t>
            </w:r>
            <w:r w:rsidRPr="008F3DF8">
              <w:rPr>
                <w:rFonts w:ascii="Arial" w:hAnsi="Arial" w:cs="Arial"/>
              </w:rPr>
              <w:t>lm/W</w:t>
            </w:r>
          </w:p>
        </w:tc>
      </w:tr>
      <w:tr w:rsidR="007C0E2D" w:rsidRPr="008F3DF8" w14:paraId="30747D08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7B8E05D3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Temperatura color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12826BF6" w14:textId="286DBD71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3000 K</w:t>
            </w:r>
          </w:p>
        </w:tc>
      </w:tr>
      <w:tr w:rsidR="007C0E2D" w:rsidRPr="008F3DF8" w14:paraId="53534E94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7FED6C60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Grau protecció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5263A239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IK08</w:t>
            </w:r>
          </w:p>
        </w:tc>
      </w:tr>
      <w:tr w:rsidR="007C0E2D" w:rsidRPr="008F3DF8" w14:paraId="5ED9DFBA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3DFA76DB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4CAE8966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 xml:space="preserve">Gris RAL </w:t>
            </w:r>
            <w:r>
              <w:rPr>
                <w:rFonts w:ascii="Arial" w:hAnsi="Arial" w:cs="Arial"/>
              </w:rPr>
              <w:t>9007</w:t>
            </w:r>
          </w:p>
        </w:tc>
      </w:tr>
      <w:tr w:rsidR="007C0E2D" w:rsidRPr="008F3DF8" w14:paraId="63DA84F8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6768BBF5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 xml:space="preserve">Certificació 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37FF9A98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EN-60598-1</w:t>
            </w:r>
          </w:p>
        </w:tc>
      </w:tr>
      <w:tr w:rsidR="007C0E2D" w:rsidRPr="008F3DF8" w14:paraId="09A7ECC7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512C106F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</w:rPr>
              <w:t>Garantia flux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227F5335" w14:textId="77777777" w:rsidR="007C0E2D" w:rsidRPr="008F3DF8" w:rsidRDefault="007C0E2D" w:rsidP="007C0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8F3DF8">
              <w:rPr>
                <w:rFonts w:ascii="Arial" w:hAnsi="Arial" w:cs="Arial"/>
              </w:rPr>
              <w:t>0.000 hor</w:t>
            </w:r>
            <w:r>
              <w:rPr>
                <w:rFonts w:ascii="Arial" w:hAnsi="Arial" w:cs="Arial"/>
              </w:rPr>
              <w:t>e</w:t>
            </w:r>
            <w:r w:rsidRPr="008F3DF8">
              <w:rPr>
                <w:rFonts w:ascii="Arial" w:hAnsi="Arial" w:cs="Arial"/>
              </w:rPr>
              <w:t>s</w:t>
            </w:r>
          </w:p>
        </w:tc>
      </w:tr>
      <w:tr w:rsidR="007C0E2D" w:rsidRPr="008F3DF8" w14:paraId="7B3577AB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0A333D94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Potencia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6ACDFB7A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</w:p>
        </w:tc>
      </w:tr>
      <w:tr w:rsidR="007C0E2D" w:rsidRPr="008F3DF8" w14:paraId="43ED2B62" w14:textId="77777777" w:rsidTr="00A60585">
        <w:trPr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4D3CE12B" w14:textId="77777777" w:rsidR="007C0E2D" w:rsidRPr="008F3DF8" w:rsidRDefault="007C0E2D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</w:tcPr>
          <w:p w14:paraId="339706D0" w14:textId="77777777" w:rsidR="007C0E2D" w:rsidRPr="008F3DF8" w:rsidRDefault="007C0E2D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7C0E2D" w:rsidRPr="008F3DF8" w14:paraId="4AF72F11" w14:textId="77777777" w:rsidTr="00A60585">
        <w:trPr>
          <w:trHeight w:val="283"/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635ED" w14:textId="77777777" w:rsidR="007C0E2D" w:rsidRPr="008F3DF8" w:rsidRDefault="007C0E2D" w:rsidP="00E66DE6">
            <w:pPr>
              <w:keepNext/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8F3DF8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FB173" w14:textId="77777777" w:rsidR="007C0E2D" w:rsidRPr="008F3DF8" w:rsidRDefault="007C0E2D" w:rsidP="00E66DE6">
            <w:pPr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ClearFlood</w:t>
            </w:r>
          </w:p>
        </w:tc>
      </w:tr>
      <w:tr w:rsidR="007C0E2D" w:rsidRPr="006C5449" w14:paraId="65300D2E" w14:textId="77777777" w:rsidTr="00A60585">
        <w:trPr>
          <w:trHeight w:val="283"/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5720D" w14:textId="77777777" w:rsidR="007C0E2D" w:rsidRPr="008F3DF8" w:rsidRDefault="007C0E2D" w:rsidP="00E66DE6">
            <w:pPr>
              <w:keepNext/>
              <w:rPr>
                <w:rFonts w:ascii="Arial" w:hAnsi="Arial" w:cs="Arial"/>
                <w:b/>
                <w:bCs/>
              </w:rPr>
            </w:pPr>
            <w:r w:rsidRPr="008F3DF8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8F3DF8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50C28" w14:textId="77777777" w:rsidR="007C0E2D" w:rsidRPr="006C5449" w:rsidRDefault="007C0E2D" w:rsidP="00E66DE6">
            <w:pPr>
              <w:rPr>
                <w:rFonts w:ascii="Arial" w:hAnsi="Arial" w:cs="Arial"/>
              </w:rPr>
            </w:pPr>
            <w:r w:rsidRPr="008F3DF8">
              <w:rPr>
                <w:rFonts w:ascii="Arial" w:hAnsi="Arial" w:cs="Arial"/>
              </w:rPr>
              <w:t>PHILIPS o similar</w:t>
            </w:r>
          </w:p>
        </w:tc>
      </w:tr>
    </w:tbl>
    <w:p w14:paraId="7F7695D1" w14:textId="77777777" w:rsidR="00BC1958" w:rsidRDefault="00BC1958" w:rsidP="00BC1958">
      <w:pPr>
        <w:jc w:val="both"/>
        <w:rPr>
          <w:rFonts w:ascii="Arial" w:hAnsi="Arial" w:cs="Arial"/>
        </w:rPr>
      </w:pPr>
    </w:p>
    <w:p w14:paraId="035E79A7" w14:textId="77777777" w:rsidR="00DE3890" w:rsidRPr="003B777C" w:rsidRDefault="00DE3890" w:rsidP="00DE3890">
      <w:pPr>
        <w:jc w:val="both"/>
        <w:rPr>
          <w:rFonts w:ascii="Arial" w:hAnsi="Arial" w:cs="Arial"/>
        </w:rPr>
        <w:sectPr w:rsidR="00DE3890" w:rsidRPr="003B777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3B777C" w14:paraId="3A8F0B04" w14:textId="77777777" w:rsidTr="00B27473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5A6D9F8F" w14:textId="77777777" w:rsidR="00DE3890" w:rsidRPr="003B777C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3B777C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3B777C" w14:paraId="183412BC" w14:textId="77777777" w:rsidTr="00B27473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1CA658AB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34A46526" w14:textId="77777777" w:rsidR="00DE3890" w:rsidRPr="003B777C" w:rsidRDefault="00DE3890" w:rsidP="00E40C17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21C93228" w14:textId="77777777" w:rsidR="00DE3890" w:rsidRPr="003B777C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3B777C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3E95E9B8" w14:textId="77777777" w:rsidR="00DE3890" w:rsidRPr="003B777C" w:rsidRDefault="00DE3890" w:rsidP="00E40C17">
            <w:pPr>
              <w:jc w:val="center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03/10/2009</w:t>
            </w:r>
          </w:p>
        </w:tc>
      </w:tr>
      <w:tr w:rsidR="00DE3890" w:rsidRPr="003B777C" w14:paraId="726BAEDB" w14:textId="77777777" w:rsidTr="00B27473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20BF7670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6C2F6CBE" w14:textId="77777777" w:rsidR="00DE3890" w:rsidRPr="003B777C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42" w:name="_Toc261341731"/>
            <w:bookmarkStart w:id="143" w:name="_Toc162262015"/>
            <w:r w:rsidRPr="003B777C">
              <w:rPr>
                <w:rFonts w:ascii="Arial" w:hAnsi="Arial" w:cs="Arial"/>
              </w:rPr>
              <w:t>INSTAL·LACIÓ DE PARALLAMPS</w:t>
            </w:r>
            <w:bookmarkEnd w:id="142"/>
            <w:bookmarkEnd w:id="143"/>
          </w:p>
        </w:tc>
      </w:tr>
      <w:tr w:rsidR="00DE3890" w:rsidRPr="003B777C" w14:paraId="12E42827" w14:textId="77777777" w:rsidTr="00B27473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281FEEE3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54" w:type="dxa"/>
            <w:gridSpan w:val="3"/>
          </w:tcPr>
          <w:p w14:paraId="6C1C4085" w14:textId="77777777" w:rsidR="00DE3890" w:rsidRPr="003B777C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DE3890" w:rsidRPr="003B777C" w14:paraId="50CF3EBE" w14:textId="77777777" w:rsidTr="00B27473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55E52121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5234DB55" w14:textId="77777777" w:rsidR="00DE3890" w:rsidRPr="003B777C" w:rsidRDefault="00DE3890" w:rsidP="00E40C17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Protecció d’instal·lacions contra el llamp</w:t>
            </w:r>
          </w:p>
        </w:tc>
      </w:tr>
    </w:tbl>
    <w:p w14:paraId="39A6EA52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537829D3" w14:textId="77777777" w:rsidR="00DE3890" w:rsidRPr="00B27473" w:rsidRDefault="00813B2D" w:rsidP="00B27473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73920330">
          <v:line id="_x0000_s2091" style="position:absolute;left:0;text-align:left;z-index:251641856" from=".7pt,17.75pt" to="476.9pt,17.75pt" strokeweight=".5pt"/>
        </w:pict>
      </w:r>
      <w:r w:rsidR="00DE3890" w:rsidRPr="00B27473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1753"/>
        <w:gridCol w:w="7886"/>
      </w:tblGrid>
      <w:tr w:rsidR="00DE3890" w:rsidRPr="003B777C" w14:paraId="1D504B1A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E95BEB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Captador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6A781F29" w14:textId="77777777" w:rsidR="00DE3890" w:rsidRPr="003B777C" w:rsidRDefault="00DE3890" w:rsidP="00682C78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Captador amb dispositiu d’encebament (PDC) segons especificació tècnica del CAT. Tipus a escollir segons CTE SU8.</w:t>
            </w:r>
          </w:p>
        </w:tc>
      </w:tr>
      <w:tr w:rsidR="00DE3890" w:rsidRPr="003B777C" w14:paraId="36508D9E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5DEACE" w14:textId="77777777" w:rsidR="00DE3890" w:rsidRPr="003B777C" w:rsidRDefault="00DE3890" w:rsidP="00701E76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M</w:t>
            </w:r>
            <w:r w:rsidR="00701E76">
              <w:rPr>
                <w:rFonts w:ascii="Arial" w:hAnsi="Arial" w:cs="Arial"/>
                <w:b/>
                <w:bCs/>
              </w:rPr>
              <w:t>a</w:t>
            </w:r>
            <w:r w:rsidRPr="003B777C">
              <w:rPr>
                <w:rFonts w:ascii="Arial" w:hAnsi="Arial" w:cs="Arial"/>
                <w:b/>
                <w:bCs/>
              </w:rPr>
              <w:t>stil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A05A9D1" w14:textId="77777777" w:rsidR="00DE3890" w:rsidRPr="003B777C" w:rsidRDefault="00DE3890" w:rsidP="00682C78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D’acer galvanitzat de 6</w:t>
            </w:r>
            <w:r w:rsidR="00236B6E">
              <w:rPr>
                <w:rFonts w:ascii="Arial" w:hAnsi="Arial" w:cs="Arial"/>
              </w:rPr>
              <w:t xml:space="preserve"> </w:t>
            </w:r>
            <w:r w:rsidRPr="003B777C">
              <w:rPr>
                <w:rFonts w:ascii="Arial" w:hAnsi="Arial" w:cs="Arial"/>
              </w:rPr>
              <w:t>m longitud com a mínim (segons necessitats). Joc d’ancoratge a estructura segons necessitats.</w:t>
            </w:r>
          </w:p>
        </w:tc>
      </w:tr>
      <w:tr w:rsidR="00DE3890" w:rsidRPr="003B777C" w14:paraId="4DE006E9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55C64E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Baixant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34A58B5C" w14:textId="77777777" w:rsidR="00DE3890" w:rsidRPr="003B777C" w:rsidRDefault="00DE3890" w:rsidP="00236B6E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Dues baixants de coure de 70 mm</w:t>
            </w:r>
            <w:r w:rsidR="00236B6E">
              <w:rPr>
                <w:rFonts w:ascii="Arial" w:hAnsi="Arial" w:cs="Arial"/>
              </w:rPr>
              <w:t>²</w:t>
            </w:r>
            <w:r w:rsidRPr="003B777C">
              <w:rPr>
                <w:rFonts w:ascii="Arial" w:hAnsi="Arial" w:cs="Arial"/>
              </w:rPr>
              <w:t>, amb trajectòries segons UNE 21186. Es realitzaran 3 fixacions per  cada metre, segons UNE 21186. Conjunt d’accessoris, suports, abraçadores i petit material necessaris inclosos.</w:t>
            </w:r>
          </w:p>
        </w:tc>
      </w:tr>
      <w:tr w:rsidR="00DE3890" w:rsidRPr="003B777C" w14:paraId="23BCE4E7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760538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Tub protecció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18B2F064" w14:textId="77777777" w:rsidR="00DE3890" w:rsidRPr="003B777C" w:rsidRDefault="00DE3890" w:rsidP="00682C78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Cada baixant tindrà un tub de protecció de 2</w:t>
            </w:r>
            <w:r w:rsidR="00236B6E">
              <w:rPr>
                <w:rFonts w:ascii="Arial" w:hAnsi="Arial" w:cs="Arial"/>
              </w:rPr>
              <w:t xml:space="preserve"> </w:t>
            </w:r>
            <w:r w:rsidRPr="003B777C">
              <w:rPr>
                <w:rFonts w:ascii="Arial" w:hAnsi="Arial" w:cs="Arial"/>
              </w:rPr>
              <w:t>m d’acer galvanitzat M25, degudament subjectat.</w:t>
            </w:r>
          </w:p>
        </w:tc>
      </w:tr>
      <w:tr w:rsidR="00DE3890" w:rsidRPr="003B777C" w14:paraId="16C5D86A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A62AB7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Comptallamps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1C17C2F" w14:textId="77777777" w:rsidR="00DE3890" w:rsidRPr="003B777C" w:rsidRDefault="00DE3890" w:rsidP="00682C78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La baixant més favorable (validat pel CAT) disposarà de comptador de descàrregues a 2</w:t>
            </w:r>
            <w:r w:rsidR="00236B6E">
              <w:rPr>
                <w:rFonts w:ascii="Arial" w:hAnsi="Arial" w:cs="Arial"/>
              </w:rPr>
              <w:t xml:space="preserve"> </w:t>
            </w:r>
            <w:r w:rsidRPr="003B777C">
              <w:rPr>
                <w:rFonts w:ascii="Arial" w:hAnsi="Arial" w:cs="Arial"/>
              </w:rPr>
              <w:t>m del terra, per sobre del  tub de protecció. Complirà UNE 21186 i UNE 50164-1.</w:t>
            </w:r>
          </w:p>
        </w:tc>
      </w:tr>
      <w:tr w:rsidR="00DE3890" w:rsidRPr="003B777C" w14:paraId="66A90A13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0C1CF8" w14:textId="77777777" w:rsidR="00F05D2F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Arqueta presa</w:t>
            </w:r>
          </w:p>
          <w:p w14:paraId="4EC0345A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de terra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3EA54DDE" w14:textId="77777777" w:rsidR="00DE3890" w:rsidRPr="003B777C" w:rsidRDefault="00DE3890" w:rsidP="00682C78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Cada baixant disposarà d’una arqueta de presa de terra amb tapa metàl·lica. A l’arqueta es disposarà d’un pont de comprovació per poder aïllar la presa de terra.</w:t>
            </w:r>
          </w:p>
        </w:tc>
      </w:tr>
      <w:tr w:rsidR="00DE3890" w:rsidRPr="003B777C" w14:paraId="5B7F44E5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F45F3A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Presa de terra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2F63C97" w14:textId="77777777" w:rsidR="00DE3890" w:rsidRPr="003B777C" w:rsidRDefault="00DE3890" w:rsidP="00682C78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 xml:space="preserve">Elèctrode soterrat format per piques d’acer amb recobriment electrolític de coure 300 micres, de </w:t>
            </w:r>
            <w:smartTag w:uri="urn:schemas-microsoft-com:office:smarttags" w:element="metricconverter">
              <w:smartTagPr>
                <w:attr w:name="ProductID" w:val="2 m"/>
              </w:smartTagPr>
              <w:r w:rsidRPr="003B777C">
                <w:rPr>
                  <w:rFonts w:ascii="Arial" w:hAnsi="Arial" w:cs="Arial"/>
                </w:rPr>
                <w:t>2 m</w:t>
              </w:r>
            </w:smartTag>
            <w:r w:rsidRPr="003B777C">
              <w:rPr>
                <w:rFonts w:ascii="Arial" w:hAnsi="Arial" w:cs="Arial"/>
              </w:rPr>
              <w:t xml:space="preserve"> de longitud i </w:t>
            </w:r>
            <w:smartTag w:uri="urn:schemas-microsoft-com:office:smarttags" w:element="metricconverter">
              <w:smartTagPr>
                <w:attr w:name="ProductID" w:val="18 mm"/>
              </w:smartTagPr>
              <w:r w:rsidRPr="003B777C">
                <w:rPr>
                  <w:rFonts w:ascii="Arial" w:hAnsi="Arial" w:cs="Arial"/>
                </w:rPr>
                <w:t>18 mm</w:t>
              </w:r>
            </w:smartTag>
            <w:r w:rsidRPr="003B777C">
              <w:rPr>
                <w:rFonts w:ascii="Arial" w:hAnsi="Arial" w:cs="Arial"/>
              </w:rPr>
              <w:t xml:space="preserve"> de diàmetre, que</w:t>
            </w:r>
            <w:r w:rsidR="00236B6E">
              <w:rPr>
                <w:rFonts w:ascii="Arial" w:hAnsi="Arial" w:cs="Arial"/>
              </w:rPr>
              <w:t xml:space="preserve"> garanteixin una mesura en sec </w:t>
            </w:r>
            <w:r w:rsidRPr="003B777C">
              <w:rPr>
                <w:rFonts w:ascii="Arial" w:hAnsi="Arial" w:cs="Arial"/>
              </w:rPr>
              <w:t>inferior o igual a 10 ohms. En cas necessari, es realitzaran pous amb elèctrode especial per a terreny de baixa conductivitat.</w:t>
            </w:r>
          </w:p>
        </w:tc>
      </w:tr>
      <w:tr w:rsidR="00DE3890" w:rsidRPr="003B777C" w14:paraId="5C732835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82EF71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Interconnexió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06288B42" w14:textId="77777777" w:rsidR="00DE3890" w:rsidRPr="003B777C" w:rsidRDefault="00DE3890" w:rsidP="00236B6E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La presa de terra es connectarà a la xarxa existent mitjançant un cable de coure nu de 50 mm</w:t>
            </w:r>
            <w:r w:rsidR="00236B6E">
              <w:rPr>
                <w:rFonts w:ascii="Arial" w:hAnsi="Arial" w:cs="Arial"/>
              </w:rPr>
              <w:t>²</w:t>
            </w:r>
            <w:r w:rsidRPr="003B777C">
              <w:rPr>
                <w:rFonts w:ascii="Arial" w:hAnsi="Arial" w:cs="Arial"/>
              </w:rPr>
              <w:t>, des de la placa equipotencial de l’arqueta de presa de terra. La unió a la xarxa existent es realitzarà mitjançant soldadura CADWELL.</w:t>
            </w:r>
          </w:p>
        </w:tc>
      </w:tr>
      <w:tr w:rsidR="00DE3890" w:rsidRPr="003B777C" w14:paraId="0D398BED" w14:textId="77777777" w:rsidTr="00B27473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DA7329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Normes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7F80DA09" w14:textId="77777777" w:rsidR="00DE3890" w:rsidRPr="003B777C" w:rsidRDefault="00DE3890" w:rsidP="00682C78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UNE 21186, UNE21185, CTE SU8, REBT 2002</w:t>
            </w:r>
          </w:p>
        </w:tc>
      </w:tr>
    </w:tbl>
    <w:p w14:paraId="73B9B1ED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35EBBF18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300EC812" w14:textId="77777777" w:rsidR="00DE3890" w:rsidRPr="003B777C" w:rsidRDefault="00DE3890" w:rsidP="00DE3890">
      <w:p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3B777C">
        <w:rPr>
          <w:rFonts w:ascii="Arial" w:hAnsi="Arial" w:cs="Arial"/>
          <w:b/>
          <w:bCs/>
          <w:u w:val="single"/>
        </w:rPr>
        <w:t>PROVES</w:t>
      </w:r>
    </w:p>
    <w:p w14:paraId="421E37E6" w14:textId="77777777" w:rsidR="00DE3890" w:rsidRPr="003B777C" w:rsidRDefault="00DE3890" w:rsidP="00DE3890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3B777C">
        <w:rPr>
          <w:rFonts w:ascii="Arial" w:hAnsi="Arial" w:cs="Arial"/>
        </w:rPr>
        <w:t>Es mesurarà la resistència a terra aïllada de cada presa de terra, segons REBT 2002.</w:t>
      </w:r>
    </w:p>
    <w:p w14:paraId="1C5358D6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4483BAE5" w14:textId="77777777" w:rsidR="00CB7C19" w:rsidRDefault="00CB7C19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DE3890" w:rsidRPr="003B777C" w14:paraId="4E37A33B" w14:textId="77777777" w:rsidTr="00701E76">
        <w:trPr>
          <w:trHeight w:val="284"/>
          <w:jc w:val="center"/>
        </w:trPr>
        <w:tc>
          <w:tcPr>
            <w:tcW w:w="9412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0CA5C307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6E2A6B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3B777C" w14:paraId="1D3D0A63" w14:textId="77777777" w:rsidTr="00701E7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477DF768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46893CFA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19F527C0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6E2A6B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  <w:tcBorders>
              <w:right w:val="nil"/>
            </w:tcBorders>
          </w:tcPr>
          <w:p w14:paraId="6D02BDEC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03/12/2003</w:t>
            </w:r>
          </w:p>
        </w:tc>
      </w:tr>
      <w:tr w:rsidR="00DE3890" w:rsidRPr="003B777C" w14:paraId="1396B182" w14:textId="77777777" w:rsidTr="00701E7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49C430FC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06981628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0"/>
              <w:rPr>
                <w:rFonts w:ascii="Arial" w:hAnsi="Arial" w:cs="Arial"/>
              </w:rPr>
            </w:pPr>
            <w:bookmarkStart w:id="144" w:name="_Toc261341145"/>
            <w:bookmarkStart w:id="145" w:name="_Toc261341732"/>
            <w:bookmarkStart w:id="146" w:name="_Toc162262016"/>
            <w:r w:rsidRPr="006E2A6B">
              <w:rPr>
                <w:rFonts w:ascii="Arial" w:hAnsi="Arial" w:cs="Arial"/>
              </w:rPr>
              <w:t>MANGUERA MULTICABLE APANTALLADA. VHOV</w:t>
            </w:r>
            <w:bookmarkEnd w:id="144"/>
            <w:bookmarkEnd w:id="145"/>
            <w:bookmarkEnd w:id="146"/>
          </w:p>
        </w:tc>
      </w:tr>
      <w:tr w:rsidR="00DE3890" w:rsidRPr="003B777C" w14:paraId="5D3C7FB1" w14:textId="77777777" w:rsidTr="00701E7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17248BD1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70147E41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147" w:name="_Toc261341146"/>
            <w:bookmarkStart w:id="148" w:name="_Toc261341733"/>
            <w:bookmarkStart w:id="149" w:name="_Toc162262017"/>
            <w:r w:rsidRPr="006E2A6B">
              <w:rPr>
                <w:rFonts w:ascii="Arial" w:hAnsi="Arial" w:cs="Arial"/>
              </w:rPr>
              <w:t>GENERAL CABLE, DRAKA, CONTECSA</w:t>
            </w:r>
            <w:bookmarkEnd w:id="147"/>
            <w:bookmarkEnd w:id="148"/>
            <w:bookmarkEnd w:id="149"/>
          </w:p>
        </w:tc>
      </w:tr>
      <w:tr w:rsidR="00DE3890" w:rsidRPr="003B777C" w14:paraId="2B34DBAE" w14:textId="77777777" w:rsidTr="00701E7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74FBA1B5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747798FB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Maniobra i control d’equips Baixa Tensió, apantallat</w:t>
            </w:r>
          </w:p>
        </w:tc>
      </w:tr>
    </w:tbl>
    <w:p w14:paraId="25DC7DDA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16D4CD4B" w14:textId="77777777" w:rsidR="00DE3890" w:rsidRPr="00701E76" w:rsidRDefault="00813B2D" w:rsidP="00701E76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43913C47">
          <v:line id="_x0000_s2112" style="position:absolute;left:0;text-align:left;z-index:251661312" from="1.1pt,18pt" to="483pt,18pt" strokeweight=".5pt"/>
        </w:pict>
      </w:r>
      <w:r w:rsidR="00DE3890" w:rsidRPr="00701E76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746"/>
        <w:gridCol w:w="6893"/>
      </w:tblGrid>
      <w:tr w:rsidR="00DE3890" w:rsidRPr="003B777C" w14:paraId="1E73012B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7CD47974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7E4454B8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Flexible</w:t>
            </w:r>
            <w:r w:rsidRPr="006E2A6B">
              <w:rPr>
                <w:rFonts w:ascii="Arial" w:hAnsi="Arial" w:cs="Arial"/>
                <w:color w:val="000000"/>
              </w:rPr>
              <w:t xml:space="preserve"> multicable apantallat</w:t>
            </w:r>
          </w:p>
        </w:tc>
      </w:tr>
      <w:tr w:rsidR="00DE3890" w:rsidRPr="003B777C" w14:paraId="128CFD85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3D009EDF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Designació UNE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5BDB9917" w14:textId="77777777" w:rsidR="00DE3890" w:rsidRPr="00E071E3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E071E3">
              <w:rPr>
                <w:rFonts w:ascii="Arial" w:hAnsi="Arial" w:cs="Arial"/>
              </w:rPr>
              <w:t>VHOV UNE 20432-3</w:t>
            </w:r>
          </w:p>
        </w:tc>
      </w:tr>
      <w:tr w:rsidR="00DE3890" w:rsidRPr="003B777C" w14:paraId="15C11E3A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45E69BF3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Secció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3AF9A1CE" w14:textId="77777777" w:rsidR="00DE3890" w:rsidRPr="00E071E3" w:rsidRDefault="00DE3890" w:rsidP="00E071E3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E071E3">
              <w:rPr>
                <w:rFonts w:ascii="Arial" w:hAnsi="Arial" w:cs="Arial"/>
              </w:rPr>
              <w:t>8x(2x1,5</w:t>
            </w:r>
            <w:r w:rsidR="00E071E3" w:rsidRPr="00E071E3">
              <w:rPr>
                <w:rFonts w:ascii="Arial" w:hAnsi="Arial" w:cs="Arial"/>
              </w:rPr>
              <w:t xml:space="preserve"> </w:t>
            </w:r>
            <w:r w:rsidRPr="00E071E3">
              <w:rPr>
                <w:rFonts w:ascii="Arial" w:hAnsi="Arial" w:cs="Arial"/>
              </w:rPr>
              <w:t>mm</w:t>
            </w:r>
            <w:r w:rsidR="00E071E3" w:rsidRPr="00E071E3">
              <w:rPr>
                <w:rFonts w:ascii="Arial" w:hAnsi="Arial" w:cs="Arial"/>
              </w:rPr>
              <w:t>²</w:t>
            </w:r>
            <w:r w:rsidRPr="00E071E3">
              <w:rPr>
                <w:rFonts w:ascii="Arial" w:hAnsi="Arial" w:cs="Arial"/>
              </w:rPr>
              <w:t>+P)+P (Segons projecte)</w:t>
            </w:r>
          </w:p>
        </w:tc>
      </w:tr>
      <w:tr w:rsidR="00DE3890" w:rsidRPr="003B777C" w14:paraId="062B6084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2CB14800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Conductor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2823F2EE" w14:textId="77777777" w:rsidR="00DE3890" w:rsidRPr="00E071E3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E071E3">
              <w:rPr>
                <w:rFonts w:ascii="Arial" w:hAnsi="Arial" w:cs="Arial"/>
              </w:rPr>
              <w:t xml:space="preserve">Cordes de coure recuit, classe 5 </w:t>
            </w:r>
            <w:r w:rsidRPr="00E071E3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EN 60228</w:t>
            </w:r>
          </w:p>
        </w:tc>
      </w:tr>
      <w:tr w:rsidR="00DE3890" w:rsidRPr="003B777C" w14:paraId="09CFE5CC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49226971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Tensió d’aïllament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4833E473" w14:textId="77777777" w:rsidR="00DE3890" w:rsidRPr="00E071E3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E071E3">
              <w:rPr>
                <w:rFonts w:ascii="Arial" w:hAnsi="Arial" w:cs="Arial"/>
              </w:rPr>
              <w:t>500 V</w:t>
            </w:r>
          </w:p>
        </w:tc>
      </w:tr>
      <w:tr w:rsidR="00DE3890" w:rsidRPr="003B777C" w14:paraId="7D42F67D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7AF8AAB" w14:textId="77777777" w:rsidR="00946E60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Característiques del</w:t>
            </w:r>
          </w:p>
          <w:p w14:paraId="74678780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cable al foc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42C64158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 xml:space="preserve">No propagació de la flama: UNE EN 60332-1-2; IEC 60332-1-2; </w:t>
            </w:r>
          </w:p>
          <w:p w14:paraId="4AC5B2F2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NFC 32070-C2</w:t>
            </w:r>
          </w:p>
          <w:p w14:paraId="1D6ECFEC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 xml:space="preserve">Emissió reduïda halògens: UNE EN 50267-2-1; IEC 60754-1 </w:t>
            </w:r>
          </w:p>
          <w:p w14:paraId="3F2B5AB0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 xml:space="preserve">(emissió CLH &lt; 20%) </w:t>
            </w:r>
          </w:p>
        </w:tc>
      </w:tr>
      <w:tr w:rsidR="00DE3890" w:rsidRPr="003B777C" w14:paraId="1157FB5B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CF7107A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7D3FBD8E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Policlorur de vinil PVC</w:t>
            </w:r>
          </w:p>
        </w:tc>
      </w:tr>
      <w:tr w:rsidR="00DE3890" w:rsidRPr="003B777C" w14:paraId="2088EC4A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775294D1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Tipus de coberta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3624100F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Policlorur de vinil PVC</w:t>
            </w:r>
          </w:p>
        </w:tc>
      </w:tr>
      <w:tr w:rsidR="00DE3890" w:rsidRPr="003B777C" w14:paraId="0D5930E0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3FDD8862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Pantalla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30C5E59A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Individual, d’alumini-poli</w:t>
            </w:r>
            <w:r w:rsidR="0042595B">
              <w:rPr>
                <w:rFonts w:ascii="Arial" w:hAnsi="Arial" w:cs="Arial"/>
              </w:rPr>
              <w:t>è</w:t>
            </w:r>
            <w:r w:rsidRPr="006E2A6B">
              <w:rPr>
                <w:rFonts w:ascii="Arial" w:hAnsi="Arial" w:cs="Arial"/>
              </w:rPr>
              <w:t>ster amb fil de drenatge</w:t>
            </w:r>
          </w:p>
          <w:p w14:paraId="33062228" w14:textId="77777777" w:rsidR="00DE3890" w:rsidRPr="006E2A6B" w:rsidRDefault="00DE3890" w:rsidP="0042595B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Total, d’alumini-poli</w:t>
            </w:r>
            <w:r w:rsidR="0042595B">
              <w:rPr>
                <w:rFonts w:ascii="Arial" w:hAnsi="Arial" w:cs="Arial"/>
              </w:rPr>
              <w:t>è</w:t>
            </w:r>
            <w:r w:rsidRPr="006E2A6B">
              <w:rPr>
                <w:rFonts w:ascii="Arial" w:hAnsi="Arial" w:cs="Arial"/>
              </w:rPr>
              <w:t>ster amb fil de drenatge o cinta de coure</w:t>
            </w:r>
          </w:p>
        </w:tc>
      </w:tr>
      <w:tr w:rsidR="00DE3890" w:rsidRPr="003B777C" w14:paraId="705987C6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31B4BAC5" w14:textId="77777777" w:rsidR="0042595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Temperatura màxima</w:t>
            </w:r>
          </w:p>
          <w:p w14:paraId="7D6DF6A6" w14:textId="77777777" w:rsidR="0042595B" w:rsidRPr="0042595B" w:rsidRDefault="00DE3890" w:rsidP="0042595B">
            <w:pPr>
              <w:tabs>
                <w:tab w:val="center" w:pos="4252"/>
                <w:tab w:val="right" w:pos="8504"/>
              </w:tabs>
              <w:ind w:left="708"/>
              <w:rPr>
                <w:rFonts w:ascii="Arial" w:hAnsi="Arial" w:cs="Arial"/>
                <w:bCs/>
              </w:rPr>
            </w:pPr>
            <w:r w:rsidRPr="0042595B">
              <w:rPr>
                <w:rFonts w:ascii="Arial" w:hAnsi="Arial" w:cs="Arial"/>
                <w:bCs/>
              </w:rPr>
              <w:t>de servei</w:t>
            </w:r>
          </w:p>
          <w:p w14:paraId="7E9C2B66" w14:textId="77777777" w:rsidR="00DE3890" w:rsidRPr="006E2A6B" w:rsidRDefault="0042595B" w:rsidP="0042595B">
            <w:pPr>
              <w:tabs>
                <w:tab w:val="center" w:pos="4252"/>
                <w:tab w:val="right" w:pos="8504"/>
              </w:tabs>
              <w:ind w:left="708"/>
              <w:rPr>
                <w:rFonts w:ascii="Arial" w:hAnsi="Arial" w:cs="Arial"/>
                <w:b/>
                <w:bCs/>
              </w:rPr>
            </w:pPr>
            <w:r w:rsidRPr="0042595B">
              <w:rPr>
                <w:rFonts w:ascii="Arial" w:hAnsi="Arial" w:cs="Arial"/>
                <w:bCs/>
              </w:rPr>
              <w:t>de curt circuit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4839D3E0" w14:textId="77777777" w:rsidR="0042595B" w:rsidRDefault="0042595B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  <w:p w14:paraId="6D8220E6" w14:textId="77777777" w:rsidR="0042595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70°C</w:t>
            </w:r>
          </w:p>
          <w:p w14:paraId="3435004E" w14:textId="77777777" w:rsidR="00DE3890" w:rsidRPr="006E2A6B" w:rsidRDefault="0042595B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160°C</w:t>
            </w:r>
          </w:p>
        </w:tc>
      </w:tr>
      <w:tr w:rsidR="00DE3890" w:rsidRPr="003B777C" w14:paraId="1172CFBC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35BAB629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 xml:space="preserve">Resistència a l’esquerdament 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56EB06DA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Termoplàstic</w:t>
            </w:r>
          </w:p>
        </w:tc>
      </w:tr>
      <w:tr w:rsidR="00DE3890" w:rsidRPr="003B777C" w14:paraId="34E0C070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7C982068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Resistència baixes temperatures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73203010" w14:textId="77777777" w:rsidR="00DE3890" w:rsidRPr="006E2A6B" w:rsidRDefault="00DE3890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Termoplàstic</w:t>
            </w:r>
          </w:p>
        </w:tc>
      </w:tr>
      <w:tr w:rsidR="002C54E7" w:rsidRPr="003B777C" w14:paraId="537CB92C" w14:textId="77777777" w:rsidTr="00701E76">
        <w:trPr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2D434E72" w14:textId="77777777" w:rsidR="002C54E7" w:rsidRPr="006E2A6B" w:rsidRDefault="002C54E7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0A254961" w14:textId="77777777" w:rsidR="002C54E7" w:rsidRPr="006E2A6B" w:rsidRDefault="002C54E7" w:rsidP="00E40C17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2C54E7" w:rsidRPr="003B777C" w14:paraId="34CD4523" w14:textId="77777777" w:rsidTr="00865269">
        <w:trPr>
          <w:trHeight w:val="283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8A9E5" w14:textId="77777777" w:rsidR="002C54E7" w:rsidRPr="006E2A6B" w:rsidRDefault="002C54E7" w:rsidP="0086526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A9905" w14:textId="77777777" w:rsidR="002C54E7" w:rsidRPr="006E2A6B" w:rsidRDefault="002C54E7" w:rsidP="0086526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GENERAL CABLE, DRAKA, CONTECSA o similar</w:t>
            </w:r>
          </w:p>
        </w:tc>
      </w:tr>
    </w:tbl>
    <w:p w14:paraId="41E20DFB" w14:textId="77777777" w:rsidR="00DE3890" w:rsidRDefault="00DE3890" w:rsidP="00DE3890">
      <w:pPr>
        <w:jc w:val="both"/>
        <w:rPr>
          <w:rFonts w:ascii="Arial" w:hAnsi="Arial" w:cs="Arial"/>
        </w:rPr>
      </w:pPr>
    </w:p>
    <w:p w14:paraId="0BE00F7E" w14:textId="77777777" w:rsidR="00E64E44" w:rsidRDefault="00E64E44" w:rsidP="00FD56EE">
      <w:pPr>
        <w:jc w:val="both"/>
        <w:rPr>
          <w:highlight w:val="yellow"/>
        </w:rPr>
        <w:sectPr w:rsidR="00E64E44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E64E44" w:rsidRPr="003B777C" w14:paraId="4CABDACF" w14:textId="77777777" w:rsidTr="00E64E44">
        <w:trPr>
          <w:trHeight w:val="284"/>
          <w:jc w:val="center"/>
        </w:trPr>
        <w:tc>
          <w:tcPr>
            <w:tcW w:w="9639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10CE1297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6E2A6B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E64E44" w:rsidRPr="003B777C" w14:paraId="544BC0E0" w14:textId="77777777" w:rsidTr="00E64E44">
        <w:trPr>
          <w:trHeight w:val="227"/>
          <w:jc w:val="center"/>
        </w:trPr>
        <w:tc>
          <w:tcPr>
            <w:tcW w:w="1816" w:type="dxa"/>
            <w:tcBorders>
              <w:left w:val="nil"/>
            </w:tcBorders>
            <w:shd w:val="clear" w:color="auto" w:fill="E6E6E6"/>
          </w:tcPr>
          <w:p w14:paraId="77F61AA0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470" w:type="dxa"/>
          </w:tcPr>
          <w:p w14:paraId="37686DC0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ETBT</w:t>
            </w:r>
          </w:p>
        </w:tc>
        <w:tc>
          <w:tcPr>
            <w:tcW w:w="836" w:type="dxa"/>
            <w:shd w:val="clear" w:color="auto" w:fill="E6E6E6"/>
          </w:tcPr>
          <w:p w14:paraId="3C4741E1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</w:rPr>
            </w:pPr>
            <w:r w:rsidRPr="006E2A6B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517" w:type="dxa"/>
            <w:tcBorders>
              <w:right w:val="nil"/>
            </w:tcBorders>
          </w:tcPr>
          <w:p w14:paraId="14B73A7E" w14:textId="1F93C03E" w:rsidR="00E64E44" w:rsidRPr="006E2A6B" w:rsidRDefault="00E64E44" w:rsidP="00BE1419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19/10/2021</w:t>
            </w:r>
          </w:p>
        </w:tc>
      </w:tr>
      <w:tr w:rsidR="00E64E44" w:rsidRPr="003B777C" w14:paraId="5804A545" w14:textId="77777777" w:rsidTr="00E64E44">
        <w:trPr>
          <w:trHeight w:val="227"/>
          <w:jc w:val="center"/>
        </w:trPr>
        <w:tc>
          <w:tcPr>
            <w:tcW w:w="1816" w:type="dxa"/>
            <w:tcBorders>
              <w:left w:val="nil"/>
            </w:tcBorders>
            <w:shd w:val="clear" w:color="auto" w:fill="E6E6E6"/>
          </w:tcPr>
          <w:p w14:paraId="793327B0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823" w:type="dxa"/>
            <w:gridSpan w:val="3"/>
            <w:tcBorders>
              <w:right w:val="nil"/>
            </w:tcBorders>
          </w:tcPr>
          <w:p w14:paraId="3A8694BB" w14:textId="748D304F" w:rsidR="00E64E44" w:rsidRPr="006E2A6B" w:rsidRDefault="00E64E44" w:rsidP="00BE1419">
            <w:pPr>
              <w:tabs>
                <w:tab w:val="center" w:pos="4252"/>
                <w:tab w:val="right" w:pos="8504"/>
              </w:tabs>
              <w:jc w:val="both"/>
              <w:outlineLvl w:val="0"/>
              <w:rPr>
                <w:rFonts w:ascii="Arial" w:hAnsi="Arial" w:cs="Arial"/>
              </w:rPr>
            </w:pPr>
            <w:bookmarkStart w:id="150" w:name="_Toc162262018"/>
            <w:r w:rsidRPr="006E2A6B">
              <w:rPr>
                <w:rFonts w:ascii="Arial" w:hAnsi="Arial" w:cs="Arial"/>
              </w:rPr>
              <w:t xml:space="preserve">MANGUERA MULTICABLE APANTALLADA. </w:t>
            </w:r>
            <w:r>
              <w:rPr>
                <w:rFonts w:ascii="Arial" w:hAnsi="Arial" w:cs="Arial"/>
              </w:rPr>
              <w:t>Z1</w:t>
            </w:r>
            <w:r w:rsidRPr="006E2A6B">
              <w:rPr>
                <w:rFonts w:ascii="Arial" w:hAnsi="Arial" w:cs="Arial"/>
              </w:rPr>
              <w:t>HO</w:t>
            </w:r>
            <w:r>
              <w:rPr>
                <w:rFonts w:ascii="Arial" w:hAnsi="Arial" w:cs="Arial"/>
              </w:rPr>
              <w:t>Z1</w:t>
            </w:r>
            <w:bookmarkEnd w:id="150"/>
          </w:p>
        </w:tc>
      </w:tr>
      <w:tr w:rsidR="00E64E44" w:rsidRPr="003B777C" w14:paraId="345F6286" w14:textId="77777777" w:rsidTr="00E64E44">
        <w:trPr>
          <w:trHeight w:val="227"/>
          <w:jc w:val="center"/>
        </w:trPr>
        <w:tc>
          <w:tcPr>
            <w:tcW w:w="1816" w:type="dxa"/>
            <w:tcBorders>
              <w:left w:val="nil"/>
            </w:tcBorders>
            <w:shd w:val="clear" w:color="auto" w:fill="E6E6E6"/>
          </w:tcPr>
          <w:p w14:paraId="45453204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823" w:type="dxa"/>
            <w:gridSpan w:val="3"/>
            <w:tcBorders>
              <w:right w:val="nil"/>
            </w:tcBorders>
          </w:tcPr>
          <w:p w14:paraId="0A9C9727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jc w:val="both"/>
              <w:outlineLvl w:val="1"/>
              <w:rPr>
                <w:rFonts w:ascii="Arial" w:hAnsi="Arial" w:cs="Arial"/>
              </w:rPr>
            </w:pPr>
            <w:bookmarkStart w:id="151" w:name="_Toc162262019"/>
            <w:r w:rsidRPr="006E2A6B">
              <w:rPr>
                <w:rFonts w:ascii="Arial" w:hAnsi="Arial" w:cs="Arial"/>
              </w:rPr>
              <w:t>GENERAL CABLE, DRAKA, CONTECSA</w:t>
            </w:r>
            <w:bookmarkEnd w:id="151"/>
          </w:p>
        </w:tc>
      </w:tr>
      <w:tr w:rsidR="00E64E44" w:rsidRPr="003B777C" w14:paraId="04D4E9AD" w14:textId="77777777" w:rsidTr="00E64E44">
        <w:trPr>
          <w:trHeight w:val="227"/>
          <w:jc w:val="center"/>
        </w:trPr>
        <w:tc>
          <w:tcPr>
            <w:tcW w:w="1816" w:type="dxa"/>
            <w:tcBorders>
              <w:left w:val="nil"/>
            </w:tcBorders>
            <w:shd w:val="clear" w:color="auto" w:fill="E6E6E6"/>
          </w:tcPr>
          <w:p w14:paraId="4A5380BA" w14:textId="77777777" w:rsidR="00E64E44" w:rsidRPr="006E2A6B" w:rsidRDefault="00E64E44" w:rsidP="00E64E4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823" w:type="dxa"/>
            <w:gridSpan w:val="3"/>
            <w:tcBorders>
              <w:right w:val="nil"/>
            </w:tcBorders>
          </w:tcPr>
          <w:p w14:paraId="007E3571" w14:textId="22842DA0" w:rsidR="00E64E44" w:rsidRPr="006E2A6B" w:rsidRDefault="00E64E44" w:rsidP="00E64E44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Maniobra i control d’equips Baixa Tensió, apantallat</w:t>
            </w:r>
            <w:r>
              <w:rPr>
                <w:rFonts w:ascii="Arial" w:hAnsi="Arial" w:cs="Arial"/>
              </w:rPr>
              <w:t xml:space="preserve"> sense halògens</w:t>
            </w:r>
          </w:p>
        </w:tc>
      </w:tr>
    </w:tbl>
    <w:p w14:paraId="7715391C" w14:textId="77777777" w:rsidR="00E64E44" w:rsidRPr="003B777C" w:rsidRDefault="00E64E44" w:rsidP="00E64E44">
      <w:pPr>
        <w:widowControl/>
        <w:spacing w:line="360" w:lineRule="auto"/>
        <w:jc w:val="both"/>
        <w:rPr>
          <w:rFonts w:ascii="Arial" w:hAnsi="Arial" w:cs="Arial"/>
        </w:rPr>
      </w:pPr>
    </w:p>
    <w:p w14:paraId="043CD368" w14:textId="77777777" w:rsidR="00E64E44" w:rsidRPr="00701E76" w:rsidRDefault="00813B2D" w:rsidP="00E64E44">
      <w:pPr>
        <w:widowControl/>
        <w:spacing w:line="600" w:lineRule="auto"/>
        <w:jc w:val="both"/>
        <w:rPr>
          <w:rFonts w:ascii="Arial" w:hAnsi="Arial" w:cs="Arial"/>
          <w:b/>
          <w:i/>
          <w:noProof/>
          <w:snapToGrid/>
          <w:lang w:eastAsia="ca-ES"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50EF8BAB">
          <v:line id="_x0000_s2177" style="position:absolute;left:0;text-align:left;z-index:251741184" from="1.1pt,18pt" to="483pt,18pt" strokeweight=".5pt"/>
        </w:pict>
      </w:r>
      <w:r w:rsidR="00E64E44" w:rsidRPr="00701E76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746"/>
        <w:gridCol w:w="6893"/>
      </w:tblGrid>
      <w:tr w:rsidR="00E64E44" w:rsidRPr="003B777C" w14:paraId="1A7A6272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67D2109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39695F50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Flexible</w:t>
            </w:r>
            <w:r w:rsidRPr="006E2A6B">
              <w:rPr>
                <w:rFonts w:ascii="Arial" w:hAnsi="Arial" w:cs="Arial"/>
                <w:color w:val="000000"/>
              </w:rPr>
              <w:t xml:space="preserve"> multicable apantallat</w:t>
            </w:r>
            <w:r>
              <w:rPr>
                <w:rFonts w:ascii="Arial" w:hAnsi="Arial" w:cs="Arial"/>
                <w:color w:val="000000"/>
              </w:rPr>
              <w:t xml:space="preserve"> sense halògens</w:t>
            </w:r>
          </w:p>
        </w:tc>
      </w:tr>
      <w:tr w:rsidR="00E64E44" w:rsidRPr="003B777C" w14:paraId="562E2C3A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41F75D8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Designació UNE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25F8D5C8" w14:textId="77777777" w:rsidR="00E64E44" w:rsidRPr="00E071E3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Z1</w:t>
            </w:r>
            <w:r w:rsidRPr="00E071E3">
              <w:rPr>
                <w:rFonts w:ascii="Arial" w:hAnsi="Arial" w:cs="Arial"/>
              </w:rPr>
              <w:t>HO</w:t>
            </w:r>
            <w:r>
              <w:rPr>
                <w:rFonts w:ascii="Arial" w:hAnsi="Arial" w:cs="Arial"/>
              </w:rPr>
              <w:t>Z1</w:t>
            </w:r>
            <w:r w:rsidRPr="00E071E3">
              <w:rPr>
                <w:rFonts w:ascii="Arial" w:hAnsi="Arial" w:cs="Arial"/>
              </w:rPr>
              <w:t xml:space="preserve"> UNE 20432-3</w:t>
            </w:r>
          </w:p>
        </w:tc>
      </w:tr>
      <w:tr w:rsidR="00E64E44" w:rsidRPr="003B777C" w14:paraId="4312116A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44638D5A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Secció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3A329F32" w14:textId="77777777" w:rsidR="00E64E44" w:rsidRPr="00E071E3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E071E3">
              <w:rPr>
                <w:rFonts w:ascii="Arial" w:hAnsi="Arial" w:cs="Arial"/>
              </w:rPr>
              <w:t>8x(2x1,5 mm²+P)+P (Segons projecte)</w:t>
            </w:r>
          </w:p>
        </w:tc>
      </w:tr>
      <w:tr w:rsidR="00E64E44" w:rsidRPr="003B777C" w14:paraId="724B70AA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2732D797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Conductor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64858BA7" w14:textId="77777777" w:rsidR="00E64E44" w:rsidRPr="00E071E3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E071E3">
              <w:rPr>
                <w:rFonts w:ascii="Arial" w:hAnsi="Arial" w:cs="Arial"/>
              </w:rPr>
              <w:t xml:space="preserve">Cordes de coure recuit, classe 5 </w:t>
            </w:r>
            <w:r w:rsidRPr="00E071E3">
              <w:rPr>
                <w:rFonts w:ascii="Arial" w:eastAsia="Calibri" w:hAnsi="Arial" w:cs="Arial"/>
                <w:snapToGrid/>
                <w:color w:val="231F20"/>
                <w:lang w:eastAsia="en-US"/>
              </w:rPr>
              <w:t>UNE EN 60228</w:t>
            </w:r>
          </w:p>
        </w:tc>
      </w:tr>
      <w:tr w:rsidR="00E64E44" w:rsidRPr="003B777C" w14:paraId="37B04772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532E1248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Tensió d’aïllament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29803CFC" w14:textId="77777777" w:rsidR="00E64E44" w:rsidRPr="00E071E3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300/</w:t>
            </w:r>
            <w:r w:rsidRPr="00E071E3">
              <w:rPr>
                <w:rFonts w:ascii="Arial" w:hAnsi="Arial" w:cs="Arial"/>
              </w:rPr>
              <w:t>500 V</w:t>
            </w:r>
          </w:p>
        </w:tc>
      </w:tr>
      <w:tr w:rsidR="00E64E44" w:rsidRPr="003B777C" w14:paraId="239E7C82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00B1A73A" w14:textId="77777777" w:rsidR="00E64E44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Característiques del</w:t>
            </w:r>
          </w:p>
          <w:p w14:paraId="3A690222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cable al foc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6983B6AE" w14:textId="77777777" w:rsidR="00E64E44" w:rsidRPr="00E65B3A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E65B3A">
              <w:rPr>
                <w:rFonts w:ascii="Arial" w:hAnsi="Arial" w:cs="Arial"/>
              </w:rPr>
              <w:t xml:space="preserve">No propagador de la </w:t>
            </w:r>
            <w:r>
              <w:rPr>
                <w:rFonts w:ascii="Arial" w:hAnsi="Arial" w:cs="Arial"/>
              </w:rPr>
              <w:t>flama</w:t>
            </w:r>
            <w:r w:rsidRPr="00E65B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segons </w:t>
            </w:r>
            <w:r w:rsidRPr="00E65B3A">
              <w:rPr>
                <w:rFonts w:ascii="Arial" w:hAnsi="Arial" w:cs="Arial"/>
              </w:rPr>
              <w:t>EN60332-1-2 / IEC60331-1-1</w:t>
            </w:r>
          </w:p>
          <w:p w14:paraId="7D041ED4" w14:textId="77777777" w:rsidR="00E64E44" w:rsidRPr="00E65B3A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E65B3A">
              <w:rPr>
                <w:rFonts w:ascii="Arial" w:hAnsi="Arial" w:cs="Arial"/>
              </w:rPr>
              <w:t>No propagador d</w:t>
            </w:r>
            <w:r>
              <w:rPr>
                <w:rFonts w:ascii="Arial" w:hAnsi="Arial" w:cs="Arial"/>
              </w:rPr>
              <w:t xml:space="preserve">’incendi segons </w:t>
            </w:r>
            <w:r w:rsidRPr="00E65B3A">
              <w:rPr>
                <w:rFonts w:ascii="Arial" w:hAnsi="Arial" w:cs="Arial"/>
              </w:rPr>
              <w:t>EN50266 / IEC60332-3</w:t>
            </w:r>
          </w:p>
          <w:p w14:paraId="221FA141" w14:textId="77777777" w:rsidR="00E64E44" w:rsidRPr="00E65B3A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Lliure</w:t>
            </w:r>
            <w:r w:rsidRPr="00E65B3A">
              <w:rPr>
                <w:rFonts w:ascii="Arial" w:hAnsi="Arial" w:cs="Arial"/>
              </w:rPr>
              <w:t xml:space="preserve"> d</w:t>
            </w:r>
            <w:r>
              <w:rPr>
                <w:rFonts w:ascii="Arial" w:hAnsi="Arial" w:cs="Arial"/>
              </w:rPr>
              <w:t>’</w:t>
            </w:r>
            <w:r w:rsidRPr="00E65B3A">
              <w:rPr>
                <w:rFonts w:ascii="Arial" w:hAnsi="Arial" w:cs="Arial"/>
              </w:rPr>
              <w:t>hal</w:t>
            </w:r>
            <w:r>
              <w:rPr>
                <w:rFonts w:ascii="Arial" w:hAnsi="Arial" w:cs="Arial"/>
              </w:rPr>
              <w:t>ò</w:t>
            </w:r>
            <w:r w:rsidRPr="00E65B3A">
              <w:rPr>
                <w:rFonts w:ascii="Arial" w:hAnsi="Arial" w:cs="Arial"/>
              </w:rPr>
              <w:t xml:space="preserve">gens </w:t>
            </w:r>
            <w:r>
              <w:rPr>
                <w:rFonts w:ascii="Arial" w:hAnsi="Arial" w:cs="Arial"/>
              </w:rPr>
              <w:t>segons</w:t>
            </w:r>
            <w:r w:rsidRPr="00E65B3A">
              <w:rPr>
                <w:rFonts w:ascii="Arial" w:hAnsi="Arial" w:cs="Arial"/>
              </w:rPr>
              <w:t xml:space="preserve"> EN50267-2-3</w:t>
            </w:r>
            <w:r>
              <w:rPr>
                <w:rFonts w:ascii="Arial" w:hAnsi="Arial" w:cs="Arial"/>
              </w:rPr>
              <w:t xml:space="preserve"> </w:t>
            </w:r>
            <w:r w:rsidRPr="00E65B3A">
              <w:rPr>
                <w:rFonts w:ascii="Arial" w:hAnsi="Arial" w:cs="Arial"/>
              </w:rPr>
              <w:t>/ IEC60754-2</w:t>
            </w:r>
          </w:p>
          <w:p w14:paraId="327A065E" w14:textId="77777777" w:rsidR="00E64E44" w:rsidRPr="00E65B3A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Baixa</w:t>
            </w:r>
            <w:r w:rsidRPr="00E65B3A">
              <w:rPr>
                <w:rFonts w:ascii="Arial" w:hAnsi="Arial" w:cs="Arial"/>
              </w:rPr>
              <w:t xml:space="preserve"> opaci</w:t>
            </w:r>
            <w:r>
              <w:rPr>
                <w:rFonts w:ascii="Arial" w:hAnsi="Arial" w:cs="Arial"/>
              </w:rPr>
              <w:t>t</w:t>
            </w:r>
            <w:r w:rsidRPr="00E65B3A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t</w:t>
            </w:r>
            <w:r w:rsidRPr="00E65B3A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fums</w:t>
            </w:r>
            <w:r w:rsidRPr="00E65B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segons</w:t>
            </w:r>
            <w:r w:rsidRPr="00E65B3A">
              <w:rPr>
                <w:rFonts w:ascii="Arial" w:hAnsi="Arial" w:cs="Arial"/>
              </w:rPr>
              <w:t xml:space="preserve"> EN50268</w:t>
            </w:r>
            <w:r>
              <w:rPr>
                <w:rFonts w:ascii="Arial" w:hAnsi="Arial" w:cs="Arial"/>
              </w:rPr>
              <w:t xml:space="preserve"> </w:t>
            </w:r>
            <w:r w:rsidRPr="00E65B3A">
              <w:rPr>
                <w:rFonts w:ascii="Arial" w:hAnsi="Arial" w:cs="Arial"/>
              </w:rPr>
              <w:t>/ IEC61034</w:t>
            </w:r>
          </w:p>
          <w:p w14:paraId="0E531021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Baixa</w:t>
            </w:r>
            <w:r w:rsidRPr="00E65B3A">
              <w:rPr>
                <w:rFonts w:ascii="Arial" w:hAnsi="Arial" w:cs="Arial"/>
              </w:rPr>
              <w:t xml:space="preserve"> corrosivi</w:t>
            </w:r>
            <w:r>
              <w:rPr>
                <w:rFonts w:ascii="Arial" w:hAnsi="Arial" w:cs="Arial"/>
              </w:rPr>
              <w:t>t</w:t>
            </w:r>
            <w:r w:rsidRPr="00E65B3A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t</w:t>
            </w:r>
            <w:r w:rsidRPr="00E65B3A">
              <w:rPr>
                <w:rFonts w:ascii="Arial" w:hAnsi="Arial" w:cs="Arial"/>
              </w:rPr>
              <w:t xml:space="preserve"> de gas</w:t>
            </w:r>
            <w:r>
              <w:rPr>
                <w:rFonts w:ascii="Arial" w:hAnsi="Arial" w:cs="Arial"/>
              </w:rPr>
              <w:t>o</w:t>
            </w:r>
            <w:r w:rsidRPr="00E65B3A">
              <w:rPr>
                <w:rFonts w:ascii="Arial" w:hAnsi="Arial" w:cs="Arial"/>
              </w:rPr>
              <w:t xml:space="preserve">s </w:t>
            </w:r>
            <w:r>
              <w:rPr>
                <w:rFonts w:ascii="Arial" w:hAnsi="Arial" w:cs="Arial"/>
              </w:rPr>
              <w:t xml:space="preserve">segons </w:t>
            </w:r>
            <w:r w:rsidRPr="00E65B3A">
              <w:rPr>
                <w:rFonts w:ascii="Arial" w:hAnsi="Arial" w:cs="Arial"/>
              </w:rPr>
              <w:t>EN50267-2-3</w:t>
            </w:r>
            <w:r>
              <w:rPr>
                <w:rFonts w:ascii="Arial" w:hAnsi="Arial" w:cs="Arial"/>
              </w:rPr>
              <w:t xml:space="preserve"> </w:t>
            </w:r>
            <w:r w:rsidRPr="00E65B3A">
              <w:rPr>
                <w:rFonts w:ascii="Arial" w:hAnsi="Arial" w:cs="Arial"/>
              </w:rPr>
              <w:t>/ IEC60754-2</w:t>
            </w:r>
          </w:p>
        </w:tc>
      </w:tr>
      <w:tr w:rsidR="00E64E44" w:rsidRPr="003B777C" w14:paraId="6F24F1FB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121B5BC0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Tipus d’aïllament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3E9B8408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Aïllament</w:t>
            </w:r>
            <w:r w:rsidRPr="00E65B3A">
              <w:rPr>
                <w:rFonts w:ascii="Arial" w:hAnsi="Arial" w:cs="Arial"/>
              </w:rPr>
              <w:t xml:space="preserve"> de Poliolefina FRLSHF </w:t>
            </w:r>
            <w:r>
              <w:rPr>
                <w:rFonts w:ascii="Arial" w:hAnsi="Arial" w:cs="Arial"/>
              </w:rPr>
              <w:t xml:space="preserve">segons </w:t>
            </w:r>
            <w:r w:rsidRPr="00E65B3A">
              <w:rPr>
                <w:rFonts w:ascii="Arial" w:hAnsi="Arial" w:cs="Arial"/>
              </w:rPr>
              <w:t>HD603</w:t>
            </w:r>
          </w:p>
        </w:tc>
      </w:tr>
      <w:tr w:rsidR="00E64E44" w:rsidRPr="003B777C" w14:paraId="72319F54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7642A88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Tipus de coberta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58C0A974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Aïllament</w:t>
            </w:r>
            <w:r w:rsidRPr="00E65B3A">
              <w:rPr>
                <w:rFonts w:ascii="Arial" w:hAnsi="Arial" w:cs="Arial"/>
              </w:rPr>
              <w:t xml:space="preserve"> de Poliolefina FRLSHF </w:t>
            </w:r>
            <w:r>
              <w:rPr>
                <w:rFonts w:ascii="Arial" w:hAnsi="Arial" w:cs="Arial"/>
              </w:rPr>
              <w:t xml:space="preserve">segons </w:t>
            </w:r>
            <w:r w:rsidRPr="00E65B3A">
              <w:rPr>
                <w:rFonts w:ascii="Arial" w:hAnsi="Arial" w:cs="Arial"/>
              </w:rPr>
              <w:t>HD603</w:t>
            </w:r>
          </w:p>
        </w:tc>
      </w:tr>
      <w:tr w:rsidR="00E64E44" w:rsidRPr="003B777C" w14:paraId="65AE165E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4BA51B3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Pantalla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2ADD275B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Individual, d’alumini-poli</w:t>
            </w:r>
            <w:r>
              <w:rPr>
                <w:rFonts w:ascii="Arial" w:hAnsi="Arial" w:cs="Arial"/>
              </w:rPr>
              <w:t>è</w:t>
            </w:r>
            <w:r w:rsidRPr="006E2A6B">
              <w:rPr>
                <w:rFonts w:ascii="Arial" w:hAnsi="Arial" w:cs="Arial"/>
              </w:rPr>
              <w:t>ster amb fil de drenatge</w:t>
            </w:r>
          </w:p>
          <w:p w14:paraId="013B941F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Total, d’alumini-poli</w:t>
            </w:r>
            <w:r>
              <w:rPr>
                <w:rFonts w:ascii="Arial" w:hAnsi="Arial" w:cs="Arial"/>
              </w:rPr>
              <w:t>è</w:t>
            </w:r>
            <w:r w:rsidRPr="006E2A6B">
              <w:rPr>
                <w:rFonts w:ascii="Arial" w:hAnsi="Arial" w:cs="Arial"/>
              </w:rPr>
              <w:t>ster amb fil de drenatge o cinta de coure</w:t>
            </w:r>
          </w:p>
        </w:tc>
      </w:tr>
      <w:tr w:rsidR="00E64E44" w:rsidRPr="003B777C" w14:paraId="68806E21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29CFB53" w14:textId="77777777" w:rsidR="00E64E44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E2A6B">
              <w:rPr>
                <w:rFonts w:ascii="Arial" w:hAnsi="Arial" w:cs="Arial"/>
                <w:b/>
                <w:bCs/>
              </w:rPr>
              <w:t>Temperatura màxima</w:t>
            </w:r>
          </w:p>
          <w:p w14:paraId="3B628907" w14:textId="77777777" w:rsidR="00E64E44" w:rsidRPr="0042595B" w:rsidRDefault="00E64E44" w:rsidP="00BE1419">
            <w:pPr>
              <w:tabs>
                <w:tab w:val="center" w:pos="4252"/>
                <w:tab w:val="right" w:pos="8504"/>
              </w:tabs>
              <w:ind w:left="708"/>
              <w:rPr>
                <w:rFonts w:ascii="Arial" w:hAnsi="Arial" w:cs="Arial"/>
                <w:bCs/>
              </w:rPr>
            </w:pPr>
            <w:r w:rsidRPr="0042595B">
              <w:rPr>
                <w:rFonts w:ascii="Arial" w:hAnsi="Arial" w:cs="Arial"/>
                <w:bCs/>
              </w:rPr>
              <w:t>de servei</w:t>
            </w:r>
          </w:p>
          <w:p w14:paraId="4E2F9E45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ind w:left="708"/>
              <w:rPr>
                <w:rFonts w:ascii="Arial" w:hAnsi="Arial" w:cs="Arial"/>
                <w:b/>
                <w:bCs/>
              </w:rPr>
            </w:pPr>
            <w:r w:rsidRPr="0042595B">
              <w:rPr>
                <w:rFonts w:ascii="Arial" w:hAnsi="Arial" w:cs="Arial"/>
                <w:bCs/>
              </w:rPr>
              <w:t>de curt circuit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13D796E9" w14:textId="77777777" w:rsidR="00E64E44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  <w:p w14:paraId="50C513F4" w14:textId="77777777" w:rsidR="00E64E44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70°C</w:t>
            </w:r>
          </w:p>
          <w:p w14:paraId="339B5108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160°C</w:t>
            </w:r>
          </w:p>
        </w:tc>
      </w:tr>
      <w:tr w:rsidR="00E64E44" w:rsidRPr="003B777C" w14:paraId="0D0544E8" w14:textId="77777777" w:rsidTr="00BE1419">
        <w:trPr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220DDA1B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087509CA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</w:p>
        </w:tc>
      </w:tr>
      <w:tr w:rsidR="00E64E44" w:rsidRPr="003B777C" w14:paraId="31F4C3F5" w14:textId="77777777" w:rsidTr="00BE1419">
        <w:trPr>
          <w:trHeight w:val="283"/>
          <w:jc w:val="center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12671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6C54" w14:textId="77777777" w:rsidR="00E64E44" w:rsidRPr="006E2A6B" w:rsidRDefault="00E64E44" w:rsidP="00BE141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</w:rPr>
            </w:pPr>
            <w:r w:rsidRPr="006E2A6B">
              <w:rPr>
                <w:rFonts w:ascii="Arial" w:hAnsi="Arial" w:cs="Arial"/>
              </w:rPr>
              <w:t>GENERAL CABLE, DRAKA, CONTECSA o similar</w:t>
            </w:r>
          </w:p>
        </w:tc>
      </w:tr>
    </w:tbl>
    <w:p w14:paraId="183F2DDA" w14:textId="3FD93C03" w:rsidR="00FD56EE" w:rsidRPr="00C17F75" w:rsidRDefault="00FD56EE" w:rsidP="00FD56EE">
      <w:pPr>
        <w:jc w:val="both"/>
        <w:rPr>
          <w:highlight w:val="yellow"/>
        </w:rPr>
      </w:pPr>
    </w:p>
    <w:p w14:paraId="4ACECB9A" w14:textId="77777777" w:rsidR="002C54E7" w:rsidRDefault="002C54E7" w:rsidP="00DE3890">
      <w:pPr>
        <w:jc w:val="both"/>
        <w:rPr>
          <w:rFonts w:ascii="Arial" w:hAnsi="Arial" w:cs="Arial"/>
        </w:rPr>
        <w:sectPr w:rsidR="002C54E7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494D94" w:rsidRPr="008C02C5" w14:paraId="2A3AC5D7" w14:textId="77777777" w:rsidTr="00865269">
        <w:trPr>
          <w:trHeight w:val="284"/>
          <w:jc w:val="center"/>
        </w:trPr>
        <w:tc>
          <w:tcPr>
            <w:tcW w:w="9234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7A65B0C1" w14:textId="77777777" w:rsidR="00494D94" w:rsidRPr="008C02C5" w:rsidRDefault="00494D94" w:rsidP="001D7093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494D94" w:rsidRPr="008C02C5" w14:paraId="2E7DD76E" w14:textId="77777777" w:rsidTr="00865269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2BC487F9" w14:textId="77777777" w:rsidR="00494D94" w:rsidRPr="008C02C5" w:rsidRDefault="00494D94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2DA11E25" w14:textId="77777777" w:rsidR="00494D94" w:rsidRPr="008C02C5" w:rsidRDefault="00494D94" w:rsidP="001D7093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190E3E3F" w14:textId="77777777" w:rsidR="00494D94" w:rsidRPr="008C02C5" w:rsidRDefault="00494D94" w:rsidP="001D7093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right w:val="nil"/>
            </w:tcBorders>
          </w:tcPr>
          <w:p w14:paraId="5276B154" w14:textId="77777777" w:rsidR="00494D94" w:rsidRPr="008C02C5" w:rsidRDefault="00494D94" w:rsidP="001D7093">
            <w:pPr>
              <w:jc w:val="center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25/02/2010</w:t>
            </w:r>
          </w:p>
        </w:tc>
      </w:tr>
      <w:tr w:rsidR="00494D94" w:rsidRPr="008C02C5" w14:paraId="4C4F0CF1" w14:textId="77777777" w:rsidTr="00865269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2CBE70BA" w14:textId="77777777" w:rsidR="00494D94" w:rsidRPr="008C02C5" w:rsidRDefault="00494D94" w:rsidP="001D7093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20F75A47" w14:textId="77777777" w:rsidR="00494D94" w:rsidRPr="008C02C5" w:rsidRDefault="00494D94" w:rsidP="001D7093">
            <w:pPr>
              <w:jc w:val="both"/>
              <w:outlineLvl w:val="0"/>
              <w:rPr>
                <w:rFonts w:ascii="Arial" w:hAnsi="Arial" w:cs="Arial"/>
              </w:rPr>
            </w:pPr>
            <w:bookmarkStart w:id="152" w:name="_Toc292792410"/>
            <w:bookmarkStart w:id="153" w:name="_Toc162262020"/>
            <w:r>
              <w:rPr>
                <w:rFonts w:ascii="Arial" w:hAnsi="Arial" w:cs="Arial"/>
              </w:rPr>
              <w:t>MECANISMES PARET</w:t>
            </w:r>
            <w:bookmarkEnd w:id="152"/>
            <w:bookmarkEnd w:id="153"/>
          </w:p>
        </w:tc>
      </w:tr>
      <w:tr w:rsidR="00494D94" w:rsidRPr="00C978D5" w14:paraId="1470ABE3" w14:textId="77777777" w:rsidTr="00865269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0FB04768" w14:textId="77777777" w:rsidR="00494D94" w:rsidRPr="00C978D5" w:rsidRDefault="00494D94" w:rsidP="001D7093">
            <w:pPr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78B009B0" w14:textId="77777777" w:rsidR="00494D94" w:rsidRPr="00C978D5" w:rsidRDefault="00494D94" w:rsidP="001D7093">
            <w:pPr>
              <w:jc w:val="both"/>
              <w:outlineLvl w:val="1"/>
              <w:rPr>
                <w:rFonts w:ascii="Arial" w:hAnsi="Arial" w:cs="Arial"/>
              </w:rPr>
            </w:pPr>
            <w:bookmarkStart w:id="154" w:name="_Toc162262021"/>
            <w:r w:rsidRPr="00C978D5">
              <w:rPr>
                <w:rFonts w:ascii="Arial" w:hAnsi="Arial" w:cs="Arial"/>
              </w:rPr>
              <w:t>SIMON</w:t>
            </w:r>
            <w:bookmarkEnd w:id="154"/>
            <w:r w:rsidRPr="00C978D5">
              <w:rPr>
                <w:rFonts w:ascii="Arial" w:hAnsi="Arial" w:cs="Arial"/>
              </w:rPr>
              <w:t xml:space="preserve"> </w:t>
            </w:r>
          </w:p>
        </w:tc>
      </w:tr>
      <w:tr w:rsidR="00494D94" w:rsidRPr="008C02C5" w14:paraId="212B3172" w14:textId="77777777" w:rsidTr="00865269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417EDC30" w14:textId="77777777" w:rsidR="00494D94" w:rsidRPr="00C978D5" w:rsidRDefault="00494D94" w:rsidP="001D7093">
            <w:pPr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3AD1E42C" w14:textId="77777777" w:rsidR="00494D94" w:rsidRPr="00C978D5" w:rsidRDefault="00494D94" w:rsidP="001D7093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 xml:space="preserve">Endolls i interruptors   </w:t>
            </w:r>
          </w:p>
        </w:tc>
      </w:tr>
    </w:tbl>
    <w:p w14:paraId="1114A481" w14:textId="77777777" w:rsidR="00494D94" w:rsidRPr="008C02C5" w:rsidRDefault="00494D94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5FF7A448" w14:textId="77777777" w:rsidR="00494D94" w:rsidRPr="00865269" w:rsidRDefault="00813B2D" w:rsidP="0086526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35C24E21">
          <v:line id="_x0000_s2122" style="position:absolute;left:0;text-align:left;z-index:251670528;mso-position-horizontal:left" from="0,17pt" to="464.9pt,17pt" strokeweight=".5pt"/>
        </w:pict>
      </w:r>
      <w:r w:rsidR="00494D94" w:rsidRPr="00865269">
        <w:rPr>
          <w:rFonts w:ascii="Arial" w:hAnsi="Arial" w:cs="Arial"/>
          <w:b/>
          <w:bCs/>
          <w:i/>
        </w:rPr>
        <w:t xml:space="preserve">CARACTERÍSTIQUES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869"/>
        <w:gridCol w:w="7770"/>
      </w:tblGrid>
      <w:tr w:rsidR="00494D94" w:rsidRPr="00C978D5" w14:paraId="757576CA" w14:textId="77777777" w:rsidTr="00865269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663992" w14:textId="77777777" w:rsidR="00494D94" w:rsidRPr="00C978D5" w:rsidRDefault="00494D94" w:rsidP="001D7093">
            <w:pPr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>Muntatge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EBB6097" w14:textId="77777777" w:rsidR="00494D94" w:rsidRPr="00C978D5" w:rsidRDefault="00494D94" w:rsidP="00E071E3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E</w:t>
            </w:r>
            <w:r w:rsidR="00E071E3">
              <w:rPr>
                <w:rFonts w:ascii="Arial" w:hAnsi="Arial" w:cs="Arial"/>
              </w:rPr>
              <w:t>ncastat</w:t>
            </w:r>
            <w:r w:rsidRPr="00C978D5">
              <w:rPr>
                <w:rFonts w:ascii="Arial" w:hAnsi="Arial" w:cs="Arial"/>
              </w:rPr>
              <w:t xml:space="preserve"> o superficial</w:t>
            </w:r>
          </w:p>
        </w:tc>
      </w:tr>
      <w:tr w:rsidR="00494D94" w:rsidRPr="00C978D5" w14:paraId="1A6240C5" w14:textId="77777777" w:rsidTr="00865269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5B1FFD" w14:textId="77777777" w:rsidR="00494D94" w:rsidRPr="00C978D5" w:rsidRDefault="00494D94" w:rsidP="001D70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60E70972" w14:textId="77777777" w:rsidR="00494D94" w:rsidRPr="00C978D5" w:rsidRDefault="00494D94" w:rsidP="001D7093">
            <w:pPr>
              <w:jc w:val="both"/>
              <w:rPr>
                <w:rFonts w:ascii="Arial" w:hAnsi="Arial" w:cs="Arial"/>
              </w:rPr>
            </w:pPr>
          </w:p>
        </w:tc>
      </w:tr>
      <w:tr w:rsidR="00494D94" w:rsidRPr="00C978D5" w14:paraId="52D853E5" w14:textId="77777777" w:rsidTr="00865269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5B7DB0" w14:textId="77777777" w:rsidR="0042595B" w:rsidRDefault="00494D94" w:rsidP="008652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</w:rPr>
              <w:t>Instal·lació</w:t>
            </w:r>
          </w:p>
          <w:p w14:paraId="3EF1A4A6" w14:textId="77777777" w:rsidR="00494D94" w:rsidRPr="0042595B" w:rsidRDefault="00494D94" w:rsidP="0042595B">
            <w:pPr>
              <w:ind w:left="708"/>
              <w:rPr>
                <w:rFonts w:ascii="Arial" w:hAnsi="Arial" w:cs="Arial"/>
                <w:bCs/>
              </w:rPr>
            </w:pPr>
            <w:r w:rsidRPr="0042595B">
              <w:rPr>
                <w:rFonts w:ascii="Arial" w:hAnsi="Arial" w:cs="Arial"/>
                <w:bCs/>
              </w:rPr>
              <w:t>industrial</w:t>
            </w:r>
          </w:p>
          <w:p w14:paraId="57465ABB" w14:textId="77777777" w:rsidR="0042595B" w:rsidRPr="00C978D5" w:rsidRDefault="0042595B" w:rsidP="0042595B">
            <w:pPr>
              <w:ind w:left="708"/>
              <w:rPr>
                <w:rFonts w:ascii="Arial" w:hAnsi="Arial" w:cs="Arial"/>
                <w:b/>
                <w:bCs/>
              </w:rPr>
            </w:pPr>
            <w:r w:rsidRPr="0042595B">
              <w:rPr>
                <w:rFonts w:ascii="Arial" w:hAnsi="Arial" w:cs="Arial"/>
                <w:bCs/>
              </w:rPr>
              <w:t>oficina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1139D63" w14:textId="77777777" w:rsidR="0042595B" w:rsidRDefault="0042595B" w:rsidP="0086526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889B68F" w14:textId="77777777" w:rsidR="0042595B" w:rsidRDefault="00494D94" w:rsidP="001D7093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Tipus IP65</w:t>
            </w:r>
          </w:p>
          <w:p w14:paraId="462D4C63" w14:textId="77777777" w:rsidR="00494D94" w:rsidRPr="00C978D5" w:rsidRDefault="0042595B" w:rsidP="001D7093">
            <w:pPr>
              <w:jc w:val="both"/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Segons projecte</w:t>
            </w:r>
          </w:p>
        </w:tc>
      </w:tr>
      <w:tr w:rsidR="0042595B" w:rsidRPr="00C978D5" w14:paraId="769B7C85" w14:textId="77777777" w:rsidTr="00865269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17618A" w14:textId="77777777" w:rsidR="0042595B" w:rsidRPr="00C978D5" w:rsidRDefault="0042595B" w:rsidP="0055297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C05D3CF" w14:textId="77777777" w:rsidR="0042595B" w:rsidRDefault="0042595B" w:rsidP="001D7093">
            <w:pPr>
              <w:jc w:val="both"/>
              <w:rPr>
                <w:rFonts w:ascii="Arial" w:hAnsi="Arial" w:cs="Arial"/>
              </w:rPr>
            </w:pPr>
          </w:p>
        </w:tc>
      </w:tr>
      <w:tr w:rsidR="00494D94" w:rsidRPr="00C978D5" w14:paraId="7753BFE9" w14:textId="77777777" w:rsidTr="00865269">
        <w:trPr>
          <w:trHeight w:val="283"/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4EFBB" w14:textId="77777777" w:rsidR="00494D94" w:rsidRPr="00C978D5" w:rsidRDefault="00494D94" w:rsidP="00865269">
            <w:pPr>
              <w:keepNext/>
              <w:rPr>
                <w:rFonts w:ascii="Arial" w:hAnsi="Arial" w:cs="Arial"/>
                <w:b/>
                <w:bCs/>
              </w:rPr>
            </w:pPr>
            <w:r w:rsidRPr="00C978D5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C978D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DA4B0" w14:textId="77777777" w:rsidR="00494D94" w:rsidRPr="00C978D5" w:rsidRDefault="00494D94" w:rsidP="00865269">
            <w:pPr>
              <w:rPr>
                <w:rFonts w:ascii="Arial" w:hAnsi="Arial" w:cs="Arial"/>
              </w:rPr>
            </w:pPr>
            <w:r w:rsidRPr="00C978D5">
              <w:rPr>
                <w:rFonts w:ascii="Arial" w:hAnsi="Arial" w:cs="Arial"/>
              </w:rPr>
              <w:t>SIMON</w:t>
            </w:r>
            <w:r w:rsidR="00542558">
              <w:rPr>
                <w:rFonts w:ascii="Arial" w:hAnsi="Arial" w:cs="Arial"/>
              </w:rPr>
              <w:t xml:space="preserve"> </w:t>
            </w:r>
            <w:r w:rsidR="00542558" w:rsidRPr="003B777C">
              <w:rPr>
                <w:rFonts w:ascii="Arial" w:hAnsi="Arial" w:cs="Arial"/>
              </w:rPr>
              <w:t>o similar</w:t>
            </w:r>
            <w:r w:rsidR="00542558">
              <w:rPr>
                <w:rFonts w:ascii="Arial" w:hAnsi="Arial" w:cs="Arial"/>
              </w:rPr>
              <w:t xml:space="preserve"> </w:t>
            </w:r>
          </w:p>
        </w:tc>
      </w:tr>
    </w:tbl>
    <w:p w14:paraId="62F654E3" w14:textId="77777777" w:rsidR="00494D94" w:rsidRPr="00467B50" w:rsidRDefault="00494D94" w:rsidP="00494D94">
      <w:pPr>
        <w:jc w:val="both"/>
        <w:rPr>
          <w:highlight w:val="yellow"/>
        </w:rPr>
      </w:pPr>
    </w:p>
    <w:p w14:paraId="1F23836D" w14:textId="77777777" w:rsidR="008D3134" w:rsidRDefault="008D3134" w:rsidP="00DE3890">
      <w:pPr>
        <w:jc w:val="both"/>
        <w:rPr>
          <w:rFonts w:ascii="Arial" w:hAnsi="Arial" w:cs="Arial"/>
        </w:rPr>
        <w:sectPr w:rsidR="008D3134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8D3134" w:rsidRPr="00BC20EE" w14:paraId="2BF525CA" w14:textId="77777777" w:rsidTr="00865269">
        <w:trPr>
          <w:trHeight w:val="284"/>
          <w:jc w:val="center"/>
        </w:trPr>
        <w:tc>
          <w:tcPr>
            <w:tcW w:w="9412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3075A2D9" w14:textId="77777777" w:rsidR="008D3134" w:rsidRPr="00BC20EE" w:rsidRDefault="008D3134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BC20EE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8D3134" w:rsidRPr="00BC20EE" w14:paraId="7F872993" w14:textId="77777777" w:rsidTr="00865269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76B790BE" w14:textId="77777777" w:rsidR="008D3134" w:rsidRPr="00BC20EE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BC20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7B38CB78" w14:textId="77777777" w:rsidR="008D3134" w:rsidRPr="00BC20EE" w:rsidRDefault="008D3134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5" w:type="dxa"/>
            <w:shd w:val="clear" w:color="auto" w:fill="E6E6E6"/>
          </w:tcPr>
          <w:p w14:paraId="4CE2C3F0" w14:textId="77777777" w:rsidR="008D3134" w:rsidRPr="00BC20EE" w:rsidRDefault="008D3134" w:rsidP="00BB1654">
            <w:pPr>
              <w:jc w:val="center"/>
              <w:rPr>
                <w:rFonts w:ascii="Arial" w:hAnsi="Arial" w:cs="Arial"/>
                <w:b/>
              </w:rPr>
            </w:pPr>
            <w:r w:rsidRPr="00BC20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2" w:type="dxa"/>
            <w:tcBorders>
              <w:right w:val="nil"/>
            </w:tcBorders>
          </w:tcPr>
          <w:p w14:paraId="3283A614" w14:textId="77777777" w:rsidR="008D3134" w:rsidRPr="00BC20EE" w:rsidRDefault="008D3134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8D3134" w:rsidRPr="00BC20EE" w14:paraId="56784DC3" w14:textId="77777777" w:rsidTr="00865269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7F52E436" w14:textId="77777777" w:rsidR="008D3134" w:rsidRPr="00BC20EE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BC20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2A09D68B" w14:textId="77777777" w:rsidR="008D3134" w:rsidRPr="00BC20EE" w:rsidRDefault="008D3134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55" w:name="_Toc292792411"/>
            <w:bookmarkStart w:id="156" w:name="_Toc14430824"/>
            <w:bookmarkStart w:id="157" w:name="_Toc162262022"/>
            <w:r w:rsidRPr="00BC20EE">
              <w:rPr>
                <w:rFonts w:ascii="Arial" w:hAnsi="Arial" w:cs="Arial"/>
              </w:rPr>
              <w:t xml:space="preserve">PANTALLA </w:t>
            </w:r>
            <w:r>
              <w:rPr>
                <w:rFonts w:ascii="Arial" w:hAnsi="Arial" w:cs="Arial"/>
              </w:rPr>
              <w:t>LED</w:t>
            </w:r>
            <w:r w:rsidRPr="00BC20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EMPOTRADA</w:t>
            </w:r>
            <w:r w:rsidRPr="00BC20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PER A FALS SOSTRE</w:t>
            </w:r>
            <w:bookmarkEnd w:id="155"/>
            <w:bookmarkEnd w:id="156"/>
            <w:bookmarkEnd w:id="157"/>
          </w:p>
        </w:tc>
      </w:tr>
      <w:tr w:rsidR="008D3134" w:rsidRPr="00EB311C" w14:paraId="2C6CB68D" w14:textId="77777777" w:rsidTr="00865269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604C25AD" w14:textId="77777777" w:rsidR="008D3134" w:rsidRPr="00EB311C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EB311C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644E5701" w14:textId="77777777" w:rsidR="008D3134" w:rsidRPr="00EB311C" w:rsidRDefault="008D3134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58" w:name="_Toc162262023"/>
            <w:r>
              <w:rPr>
                <w:rFonts w:ascii="Arial" w:hAnsi="Arial" w:cs="Arial"/>
              </w:rPr>
              <w:t>PHILIPS</w:t>
            </w:r>
            <w:bookmarkEnd w:id="158"/>
          </w:p>
        </w:tc>
      </w:tr>
      <w:tr w:rsidR="008D3134" w:rsidRPr="00EB311C" w14:paraId="1D373DA1" w14:textId="77777777" w:rsidTr="00865269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61A41C5B" w14:textId="77777777" w:rsidR="008D3134" w:rsidRPr="00EB311C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EB311C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6FE0C6CB" w14:textId="77777777" w:rsidR="008D3134" w:rsidRPr="00EB311C" w:rsidRDefault="008D3134" w:rsidP="00BB1654">
            <w:pPr>
              <w:jc w:val="both"/>
              <w:rPr>
                <w:rFonts w:ascii="Arial" w:hAnsi="Arial" w:cs="Arial"/>
              </w:rPr>
            </w:pPr>
            <w:r w:rsidRPr="00EB311C">
              <w:rPr>
                <w:rFonts w:ascii="Arial" w:hAnsi="Arial" w:cs="Arial"/>
              </w:rPr>
              <w:t>Pantalla fluorescent il·luminació interior, muntatge a fals sostre.</w:t>
            </w:r>
          </w:p>
        </w:tc>
      </w:tr>
    </w:tbl>
    <w:p w14:paraId="6B4401E8" w14:textId="77777777" w:rsidR="008D3134" w:rsidRPr="00EB311C" w:rsidRDefault="008D3134" w:rsidP="008D3134">
      <w:pPr>
        <w:widowControl/>
        <w:spacing w:line="360" w:lineRule="auto"/>
        <w:jc w:val="both"/>
        <w:rPr>
          <w:rFonts w:ascii="Arial" w:hAnsi="Arial" w:cs="Arial"/>
          <w:highlight w:val="yellow"/>
        </w:rPr>
      </w:pPr>
    </w:p>
    <w:p w14:paraId="2B0A18DE" w14:textId="77777777" w:rsidR="008D3134" w:rsidRPr="00865269" w:rsidRDefault="00813B2D" w:rsidP="0086526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7A3C15C3">
          <v:line id="Line 76" o:spid="_x0000_s2139" style="position:absolute;left:0;text-align:left;z-index:25168998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75pt,17.5pt" to="482.65pt,17.5pt" strokeweight=".5pt"/>
        </w:pict>
      </w:r>
      <w:r w:rsidR="008D3134" w:rsidRPr="00865269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0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278"/>
        <w:gridCol w:w="1351"/>
        <w:gridCol w:w="7010"/>
      </w:tblGrid>
      <w:tr w:rsidR="008D3134" w:rsidRPr="000E2D73" w14:paraId="0574BBB5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8D297" w14:textId="77777777" w:rsidR="008D3134" w:rsidRPr="000E2D73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0E2D73">
              <w:rPr>
                <w:rFonts w:ascii="Arial" w:hAnsi="Arial" w:cs="Arial"/>
                <w:b/>
                <w:bCs/>
              </w:rPr>
              <w:t>Làmpades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7963D1CE" w14:textId="77777777" w:rsidR="008D3134" w:rsidRPr="000E2D73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</w:t>
            </w:r>
            <w:r w:rsidRPr="000E2D73">
              <w:rPr>
                <w:rFonts w:ascii="Arial" w:hAnsi="Arial" w:cs="Arial"/>
              </w:rPr>
              <w:t xml:space="preserve"> </w:t>
            </w:r>
          </w:p>
        </w:tc>
      </w:tr>
      <w:tr w:rsidR="008D3134" w:rsidRPr="000E2D73" w14:paraId="7465257B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1C992" w14:textId="77777777" w:rsidR="008D3134" w:rsidRPr="000E2D73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0E2D73">
              <w:rPr>
                <w:rFonts w:ascii="Arial" w:hAnsi="Arial" w:cs="Arial"/>
                <w:b/>
                <w:bCs/>
              </w:rPr>
              <w:t>Equip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5EAED66E" w14:textId="77777777" w:rsidR="008D3134" w:rsidRPr="000E2D73" w:rsidRDefault="008D3134" w:rsidP="00BB1654">
            <w:pPr>
              <w:jc w:val="both"/>
              <w:rPr>
                <w:rFonts w:ascii="Arial" w:hAnsi="Arial" w:cs="Arial"/>
              </w:rPr>
            </w:pPr>
            <w:r w:rsidRPr="000E2D73">
              <w:rPr>
                <w:rFonts w:ascii="Arial" w:hAnsi="Arial" w:cs="Arial"/>
              </w:rPr>
              <w:t>Electrònic 220-240’V</w:t>
            </w:r>
          </w:p>
        </w:tc>
      </w:tr>
      <w:tr w:rsidR="008D3134" w:rsidRPr="000E2D73" w14:paraId="0BF57634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BD29F" w14:textId="77777777" w:rsidR="008D3134" w:rsidRPr="000E2D73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0E2D73">
              <w:rPr>
                <w:rFonts w:ascii="Arial" w:hAnsi="Arial" w:cs="Arial"/>
                <w:b/>
                <w:bCs/>
              </w:rPr>
              <w:t>Configuració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48AC102D" w14:textId="77777777" w:rsidR="008D3134" w:rsidRPr="000E2D73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</w:p>
        </w:tc>
      </w:tr>
      <w:tr w:rsidR="008D3134" w:rsidRPr="000E2D73" w14:paraId="53AC5A74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452EC" w14:textId="77777777" w:rsidR="008D3134" w:rsidRPr="000E2D73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Carcassa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20AE241E" w14:textId="77777777" w:rsidR="008D3134" w:rsidRPr="000E2D73" w:rsidRDefault="008D3134" w:rsidP="00BB1654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Alumini</w:t>
            </w:r>
          </w:p>
        </w:tc>
      </w:tr>
      <w:tr w:rsidR="008D3134" w:rsidRPr="000E2D73" w14:paraId="048991D2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6FFE4" w14:textId="77777777" w:rsidR="008D3134" w:rsidRPr="000E2D73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Òptica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0B6388F3" w14:textId="77777777" w:rsidR="008D3134" w:rsidRPr="000E2D73" w:rsidRDefault="008D3134" w:rsidP="00BB1654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Òpal</w:t>
            </w:r>
          </w:p>
        </w:tc>
      </w:tr>
      <w:tr w:rsidR="008D3134" w:rsidRPr="000E2D73" w14:paraId="3A6D1104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BD9F7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Temperatura color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57D5A6CE" w14:textId="7777777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4000K  o 3000K (segons projecte)</w:t>
            </w:r>
          </w:p>
        </w:tc>
      </w:tr>
      <w:tr w:rsidR="008D3134" w:rsidRPr="000E2D73" w14:paraId="0B3FC0F7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29AAD" w14:textId="77777777" w:rsidR="008D3134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Potència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0164989F" w14:textId="45C1288D" w:rsidR="008D3134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</w:t>
            </w:r>
          </w:p>
        </w:tc>
      </w:tr>
      <w:tr w:rsidR="008D3134" w:rsidRPr="000E2D73" w14:paraId="24AF109B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A75DC" w14:textId="77777777" w:rsidR="008D3134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Grau protecció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02E84BC2" w14:textId="77777777" w:rsidR="008D3134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IP20- IK03</w:t>
            </w:r>
          </w:p>
        </w:tc>
      </w:tr>
      <w:tr w:rsidR="008D3134" w:rsidRPr="000F6C03" w14:paraId="12E0243C" w14:textId="77777777" w:rsidTr="00865269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CD234" w14:textId="77777777" w:rsidR="008D3134" w:rsidRPr="000F6C03" w:rsidRDefault="008D3134" w:rsidP="00BB1654">
            <w:pPr>
              <w:keepNext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4BB8FD74" w14:textId="77777777" w:rsidR="008D3134" w:rsidRPr="000F6C03" w:rsidRDefault="008D3134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D3134" w:rsidRPr="000F6C03" w14:paraId="6F57EA79" w14:textId="77777777" w:rsidTr="00865269">
        <w:trPr>
          <w:trHeight w:val="283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AC426" w14:textId="77777777" w:rsidR="008D3134" w:rsidRDefault="008D3134" w:rsidP="00865269">
            <w:pPr>
              <w:keepNext/>
              <w:rPr>
                <w:rFonts w:ascii="Arial" w:hAnsi="Arial" w:cs="Arial"/>
                <w:b/>
                <w:bCs/>
                <w:u w:val="single"/>
              </w:rPr>
            </w:pPr>
            <w:r w:rsidRPr="000F6C03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0F6C03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3C20A" w14:textId="77777777" w:rsidR="008D3134" w:rsidRPr="000F6C03" w:rsidRDefault="008D3134" w:rsidP="00865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Coreline Panel</w:t>
            </w:r>
          </w:p>
        </w:tc>
      </w:tr>
      <w:tr w:rsidR="008D3134" w:rsidRPr="000F6C03" w14:paraId="0D5CF316" w14:textId="77777777" w:rsidTr="00865269">
        <w:trPr>
          <w:trHeight w:val="283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B12EE" w14:textId="77777777" w:rsidR="008D3134" w:rsidRPr="000F6C03" w:rsidRDefault="008D3134" w:rsidP="00865269">
            <w:pPr>
              <w:keepNext/>
              <w:rPr>
                <w:rFonts w:ascii="Arial" w:hAnsi="Arial" w:cs="Arial"/>
                <w:b/>
                <w:bCs/>
              </w:rPr>
            </w:pPr>
            <w:r w:rsidRPr="000F6C03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0F6C03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1E862" w14:textId="77777777" w:rsidR="008D3134" w:rsidRPr="000F6C03" w:rsidRDefault="008D3134" w:rsidP="00865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PHILIPS </w:t>
            </w:r>
            <w:r w:rsidRPr="003B777C">
              <w:rPr>
                <w:rFonts w:ascii="Arial" w:hAnsi="Arial" w:cs="Arial"/>
              </w:rPr>
              <w:t>o similar</w:t>
            </w:r>
          </w:p>
        </w:tc>
      </w:tr>
    </w:tbl>
    <w:p w14:paraId="41E653A8" w14:textId="77777777" w:rsidR="00FD56EE" w:rsidRDefault="00FD56EE" w:rsidP="00DE3890">
      <w:pPr>
        <w:jc w:val="both"/>
        <w:rPr>
          <w:rFonts w:ascii="Arial" w:hAnsi="Arial" w:cs="Arial"/>
        </w:rPr>
      </w:pPr>
    </w:p>
    <w:p w14:paraId="3C242481" w14:textId="77777777" w:rsidR="00DB4A3E" w:rsidRDefault="00DB4A3E" w:rsidP="00DE3890">
      <w:pPr>
        <w:jc w:val="both"/>
        <w:rPr>
          <w:rFonts w:ascii="Arial" w:hAnsi="Arial" w:cs="Arial"/>
        </w:rPr>
        <w:sectPr w:rsidR="00DB4A3E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8D3134" w:rsidRPr="00BC20EE" w14:paraId="00197FA3" w14:textId="77777777" w:rsidTr="00865269">
        <w:trPr>
          <w:trHeight w:val="284"/>
          <w:jc w:val="center"/>
        </w:trPr>
        <w:tc>
          <w:tcPr>
            <w:tcW w:w="9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519945D9" w14:textId="77777777" w:rsidR="008D3134" w:rsidRPr="00BC20EE" w:rsidRDefault="008D3134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 w:rsidRPr="00BC20EE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8D3134" w:rsidRPr="00BC20EE" w14:paraId="35846E32" w14:textId="77777777" w:rsidTr="00865269">
        <w:trPr>
          <w:trHeight w:val="227"/>
          <w:jc w:val="center"/>
        </w:trPr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22F9B" w14:textId="77777777" w:rsidR="008D3134" w:rsidRPr="00BC20EE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BC20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1A3" w14:textId="77777777" w:rsidR="008D3134" w:rsidRPr="00BC20EE" w:rsidRDefault="008D3134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D92F0" w14:textId="77777777" w:rsidR="008D3134" w:rsidRPr="00BC20EE" w:rsidRDefault="008D3134" w:rsidP="00BB1654">
            <w:pPr>
              <w:jc w:val="center"/>
              <w:rPr>
                <w:rFonts w:ascii="Arial" w:hAnsi="Arial" w:cs="Arial"/>
                <w:b/>
              </w:rPr>
            </w:pPr>
            <w:r w:rsidRPr="00BC20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6AC7EB" w14:textId="77777777" w:rsidR="008D3134" w:rsidRPr="00BC20EE" w:rsidRDefault="008D3134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8D3134" w:rsidRPr="00BC20EE" w14:paraId="69DA6951" w14:textId="77777777" w:rsidTr="00865269">
        <w:trPr>
          <w:trHeight w:val="227"/>
          <w:jc w:val="center"/>
        </w:trPr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843640" w14:textId="77777777" w:rsidR="008D3134" w:rsidRPr="00BC20EE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BC20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221708" w14:textId="77777777" w:rsidR="008D3134" w:rsidRPr="00BC20EE" w:rsidRDefault="008D3134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59" w:name="_Toc14430828"/>
            <w:bookmarkStart w:id="160" w:name="_Toc162262024"/>
            <w:r w:rsidRPr="00BC20EE">
              <w:rPr>
                <w:rFonts w:ascii="Arial" w:hAnsi="Arial" w:cs="Arial"/>
              </w:rPr>
              <w:t>PANTALLA</w:t>
            </w:r>
            <w:r>
              <w:rPr>
                <w:rFonts w:ascii="Arial" w:hAnsi="Arial" w:cs="Arial"/>
              </w:rPr>
              <w:t xml:space="preserve"> LED</w:t>
            </w:r>
            <w:r w:rsidRPr="00BC20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ESTANCA </w:t>
            </w:r>
            <w:r w:rsidRPr="00BC20EE">
              <w:rPr>
                <w:rFonts w:ascii="Arial" w:hAnsi="Arial" w:cs="Arial"/>
              </w:rPr>
              <w:t>PER A INTERIOR</w:t>
            </w:r>
            <w:bookmarkEnd w:id="159"/>
            <w:bookmarkEnd w:id="160"/>
          </w:p>
        </w:tc>
      </w:tr>
      <w:tr w:rsidR="008D3134" w:rsidRPr="00BC20EE" w14:paraId="442E0EBD" w14:textId="77777777" w:rsidTr="00865269">
        <w:trPr>
          <w:trHeight w:val="227"/>
          <w:jc w:val="center"/>
        </w:trPr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73957" w14:textId="77777777" w:rsidR="008D3134" w:rsidRPr="00BC20EE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BC20EE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2FB48B" w14:textId="77777777" w:rsidR="008D3134" w:rsidRPr="00BC20EE" w:rsidRDefault="008D3134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61" w:name="_Toc14430829"/>
            <w:bookmarkStart w:id="162" w:name="_Toc162262025"/>
            <w:r>
              <w:rPr>
                <w:rFonts w:ascii="Arial" w:hAnsi="Arial" w:cs="Arial"/>
              </w:rPr>
              <w:t>PHI</w:t>
            </w:r>
            <w:r w:rsidRPr="00BC20EE">
              <w:rPr>
                <w:rFonts w:ascii="Arial" w:hAnsi="Arial" w:cs="Arial"/>
              </w:rPr>
              <w:t>LIPS</w:t>
            </w:r>
            <w:bookmarkEnd w:id="161"/>
            <w:bookmarkEnd w:id="162"/>
          </w:p>
        </w:tc>
      </w:tr>
      <w:tr w:rsidR="008D3134" w:rsidRPr="00BC20EE" w14:paraId="2FF9BD8C" w14:textId="77777777" w:rsidTr="00865269">
        <w:trPr>
          <w:trHeight w:val="227"/>
          <w:jc w:val="center"/>
        </w:trPr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F8451F" w14:textId="77777777" w:rsidR="008D3134" w:rsidRPr="00BC20EE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BC20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8095A6" w14:textId="77777777" w:rsidR="008D3134" w:rsidRPr="00BC20EE" w:rsidRDefault="008D3134" w:rsidP="00BB1654">
            <w:pPr>
              <w:jc w:val="both"/>
              <w:rPr>
                <w:rFonts w:ascii="Arial" w:hAnsi="Arial" w:cs="Arial"/>
              </w:rPr>
            </w:pPr>
            <w:r w:rsidRPr="00BC20EE">
              <w:rPr>
                <w:rFonts w:ascii="Arial" w:hAnsi="Arial" w:cs="Arial"/>
              </w:rPr>
              <w:t xml:space="preserve">Pantalla </w:t>
            </w:r>
            <w:r>
              <w:rPr>
                <w:rFonts w:ascii="Arial" w:hAnsi="Arial" w:cs="Arial"/>
              </w:rPr>
              <w:t>LED</w:t>
            </w:r>
            <w:r w:rsidRPr="00BC20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estanca </w:t>
            </w:r>
            <w:r w:rsidRPr="00BC20EE">
              <w:rPr>
                <w:rFonts w:ascii="Arial" w:hAnsi="Arial" w:cs="Arial"/>
              </w:rPr>
              <w:t xml:space="preserve">il·luminació interior   </w:t>
            </w:r>
          </w:p>
        </w:tc>
      </w:tr>
    </w:tbl>
    <w:p w14:paraId="1AE97F33" w14:textId="77777777" w:rsidR="008D3134" w:rsidRPr="00BC20EE" w:rsidRDefault="008D3134" w:rsidP="008D3134">
      <w:pPr>
        <w:widowControl/>
        <w:spacing w:line="360" w:lineRule="auto"/>
        <w:jc w:val="both"/>
        <w:rPr>
          <w:rFonts w:ascii="Arial" w:hAnsi="Arial" w:cs="Arial"/>
        </w:rPr>
      </w:pPr>
    </w:p>
    <w:p w14:paraId="0AC18B1E" w14:textId="77777777" w:rsidR="008D3134" w:rsidRPr="00865269" w:rsidRDefault="00813B2D" w:rsidP="008D3134">
      <w:pPr>
        <w:widowControl/>
        <w:spacing w:line="48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6E1BC882">
          <v:line id="Line 83" o:spid="_x0000_s2140" style="position:absolute;left:0;text-align:left;z-index:25169203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75pt,17.5pt" to="482.65pt,17.5pt" strokeweight=".5pt"/>
        </w:pict>
      </w:r>
      <w:r w:rsidR="008D3134" w:rsidRPr="00865269">
        <w:rPr>
          <w:rFonts w:ascii="Arial" w:hAnsi="Arial" w:cs="Arial"/>
          <w:b/>
          <w:bCs/>
          <w:i/>
        </w:rPr>
        <w:t xml:space="preserve">CARACTERÍSTIQUES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220"/>
        <w:gridCol w:w="7419"/>
      </w:tblGrid>
      <w:tr w:rsidR="008D3134" w:rsidRPr="00BC20EE" w14:paraId="66F7C636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02AB3B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Làmpades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076FCC28" w14:textId="7777777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Coreline Estanca WT120C</w:t>
            </w:r>
          </w:p>
        </w:tc>
      </w:tr>
      <w:tr w:rsidR="008D3134" w:rsidRPr="00BC20EE" w14:paraId="7E9B3C8C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7C01D9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Equip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125FC1D1" w14:textId="7777777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Electrònic 220-240’V Xitatnium</w:t>
            </w:r>
          </w:p>
        </w:tc>
      </w:tr>
      <w:tr w:rsidR="008D3134" w:rsidRPr="00BC20EE" w14:paraId="6B8CC9EC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6ECDF5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Configuració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49DFF6A9" w14:textId="77777777" w:rsidR="008D3134" w:rsidRDefault="008D3134" w:rsidP="00BB1654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 xml:space="preserve">Segons projecte </w:t>
            </w:r>
          </w:p>
          <w:p w14:paraId="30069640" w14:textId="03E9AFEB" w:rsidR="008D3134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LED22S equival </w:t>
            </w:r>
            <w:r w:rsidRPr="009C3691">
              <w:rPr>
                <w:rFonts w:ascii="Arial" w:hAnsi="Arial" w:cs="Arial"/>
              </w:rPr>
              <w:t>1x36</w:t>
            </w:r>
            <w:r>
              <w:rPr>
                <w:rFonts w:ascii="Arial" w:hAnsi="Arial" w:cs="Arial"/>
              </w:rPr>
              <w:t>W</w:t>
            </w:r>
            <w:r w:rsidR="008664B3">
              <w:rPr>
                <w:rFonts w:ascii="Arial" w:hAnsi="Arial" w:cs="Arial"/>
              </w:rPr>
              <w:t xml:space="preserve">   - 23W</w:t>
            </w:r>
          </w:p>
          <w:p w14:paraId="07BEDB76" w14:textId="513C7695" w:rsidR="008D3134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 40S equival 2x36W</w:t>
            </w:r>
            <w:r w:rsidR="008664B3">
              <w:rPr>
                <w:rFonts w:ascii="Arial" w:hAnsi="Arial" w:cs="Arial"/>
              </w:rPr>
              <w:t xml:space="preserve"> – 41W</w:t>
            </w:r>
          </w:p>
          <w:p w14:paraId="3FF5F8E9" w14:textId="5BBE47C6" w:rsidR="008D3134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LED34S equival 1</w:t>
            </w:r>
            <w:r w:rsidRPr="009C3691">
              <w:rPr>
                <w:rFonts w:ascii="Arial" w:hAnsi="Arial" w:cs="Arial"/>
              </w:rPr>
              <w:t>x58</w:t>
            </w:r>
            <w:r>
              <w:rPr>
                <w:rFonts w:ascii="Arial" w:hAnsi="Arial" w:cs="Arial"/>
              </w:rPr>
              <w:t>W</w:t>
            </w:r>
            <w:r w:rsidR="008664B3">
              <w:rPr>
                <w:rFonts w:ascii="Arial" w:hAnsi="Arial" w:cs="Arial"/>
              </w:rPr>
              <w:t xml:space="preserve"> – 29W</w:t>
            </w:r>
          </w:p>
          <w:p w14:paraId="5A5AE194" w14:textId="118E2F5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LED60S equival 2x58W</w:t>
            </w:r>
            <w:r w:rsidR="008664B3">
              <w:rPr>
                <w:rFonts w:ascii="Arial" w:hAnsi="Arial" w:cs="Arial"/>
              </w:rPr>
              <w:t xml:space="preserve"> – 57W</w:t>
            </w:r>
          </w:p>
        </w:tc>
      </w:tr>
      <w:tr w:rsidR="008D3134" w:rsidRPr="00BC20EE" w14:paraId="237448E6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2B56CD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Grau de protecció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00ADB7E4" w14:textId="7777777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 w:rsidRPr="009C3691">
              <w:rPr>
                <w:rFonts w:ascii="Arial" w:hAnsi="Arial" w:cs="Arial"/>
              </w:rPr>
              <w:t>IP 6</w:t>
            </w:r>
            <w:r>
              <w:rPr>
                <w:rFonts w:ascii="Arial" w:hAnsi="Arial" w:cs="Arial"/>
              </w:rPr>
              <w:t xml:space="preserve">5 </w:t>
            </w:r>
            <w:r w:rsidRPr="009C3691">
              <w:rPr>
                <w:rFonts w:ascii="Arial" w:hAnsi="Arial" w:cs="Arial"/>
              </w:rPr>
              <w:t>IK 0</w:t>
            </w:r>
            <w:r>
              <w:rPr>
                <w:rFonts w:ascii="Arial" w:hAnsi="Arial" w:cs="Arial"/>
              </w:rPr>
              <w:t>8</w:t>
            </w:r>
          </w:p>
        </w:tc>
      </w:tr>
      <w:tr w:rsidR="008D3134" w:rsidRPr="00BC20EE" w14:paraId="5FF289D4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1D5355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 xml:space="preserve">Carcassa 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6312B68F" w14:textId="7777777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Policarbonat </w:t>
            </w:r>
          </w:p>
        </w:tc>
      </w:tr>
      <w:tr w:rsidR="008D3134" w:rsidRPr="00BC20EE" w14:paraId="254FBA3A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9E69D9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</w:rPr>
              <w:t>Difusor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364F8FE3" w14:textId="7777777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Policarbonat</w:t>
            </w:r>
          </w:p>
        </w:tc>
      </w:tr>
      <w:tr w:rsidR="008D3134" w:rsidRPr="00BC20EE" w14:paraId="1FBAC3C0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A816D6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Temperatura color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118112CC" w14:textId="7777777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4000K</w:t>
            </w:r>
          </w:p>
        </w:tc>
      </w:tr>
      <w:tr w:rsidR="008D3134" w:rsidRPr="00BC20EE" w14:paraId="7E88F97D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F45399" w14:textId="77777777" w:rsidR="008D3134" w:rsidRPr="009C3691" w:rsidRDefault="008D3134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Vida útil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6A37ECEC" w14:textId="77777777" w:rsidR="008D3134" w:rsidRPr="009C3691" w:rsidRDefault="008D3134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50.000h</w:t>
            </w:r>
          </w:p>
        </w:tc>
      </w:tr>
      <w:tr w:rsidR="008D3134" w:rsidRPr="00BC20EE" w14:paraId="77DD755B" w14:textId="77777777" w:rsidTr="00865269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D835DB" w14:textId="77777777" w:rsidR="008D3134" w:rsidRDefault="008D3134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</w:tcPr>
          <w:p w14:paraId="6C96FFBA" w14:textId="77777777" w:rsidR="008D3134" w:rsidRDefault="008D3134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D3134" w:rsidRPr="00BC20EE" w14:paraId="7E84450A" w14:textId="77777777" w:rsidTr="00865269">
        <w:trPr>
          <w:trHeight w:val="283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2EC1" w14:textId="77777777" w:rsidR="008D3134" w:rsidRPr="00A8216E" w:rsidRDefault="008D3134" w:rsidP="00865269">
            <w:pPr>
              <w:keepNext/>
              <w:rPr>
                <w:rFonts w:ascii="Arial" w:hAnsi="Arial" w:cs="Arial"/>
                <w:b/>
                <w:bCs/>
              </w:rPr>
            </w:pPr>
            <w:r w:rsidRPr="00A8216E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A8216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A5DFB" w14:textId="77777777" w:rsidR="008D3134" w:rsidRPr="00A8216E" w:rsidRDefault="008D3134" w:rsidP="00865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Coreline Estanca WT120C</w:t>
            </w:r>
          </w:p>
        </w:tc>
      </w:tr>
      <w:tr w:rsidR="008D3134" w:rsidRPr="00BC20EE" w14:paraId="0AB5092D" w14:textId="77777777" w:rsidTr="00865269">
        <w:trPr>
          <w:trHeight w:val="283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8F30" w14:textId="77777777" w:rsidR="008D3134" w:rsidRPr="009C3691" w:rsidRDefault="008D3134" w:rsidP="00865269">
            <w:pPr>
              <w:keepNext/>
              <w:rPr>
                <w:rFonts w:ascii="Arial" w:hAnsi="Arial" w:cs="Arial"/>
                <w:b/>
                <w:bCs/>
              </w:rPr>
            </w:pPr>
            <w:r w:rsidRPr="009C3691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9C369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F656" w14:textId="77777777" w:rsidR="008D3134" w:rsidRPr="009C3691" w:rsidRDefault="008D3134" w:rsidP="00865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PHILIPS </w:t>
            </w:r>
            <w:r w:rsidRPr="003B777C">
              <w:rPr>
                <w:rFonts w:ascii="Arial" w:hAnsi="Arial" w:cs="Arial"/>
              </w:rPr>
              <w:t>o similar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5E2DC535" w14:textId="77777777" w:rsidR="00494D94" w:rsidRPr="003B777C" w:rsidRDefault="00494D94" w:rsidP="00494D94">
      <w:pPr>
        <w:jc w:val="both"/>
        <w:rPr>
          <w:rFonts w:ascii="Arial" w:hAnsi="Arial" w:cs="Arial"/>
        </w:rPr>
      </w:pPr>
    </w:p>
    <w:p w14:paraId="1CF3757F" w14:textId="77777777" w:rsidR="00DE3890" w:rsidRPr="003B777C" w:rsidRDefault="00DE3890" w:rsidP="00494D94">
      <w:pPr>
        <w:jc w:val="both"/>
        <w:rPr>
          <w:rFonts w:ascii="Arial" w:hAnsi="Arial" w:cs="Arial"/>
        </w:rPr>
        <w:sectPr w:rsidR="00DE3890" w:rsidRPr="003B777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3B777C" w14:paraId="710BCCA6" w14:textId="77777777" w:rsidTr="00284BA9">
        <w:trPr>
          <w:trHeight w:val="284"/>
          <w:jc w:val="center"/>
        </w:trPr>
        <w:tc>
          <w:tcPr>
            <w:tcW w:w="9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42EF4A8D" w14:textId="77777777" w:rsidR="00DE3890" w:rsidRPr="003B777C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3B777C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3B777C" w14:paraId="0EA6DA8E" w14:textId="77777777" w:rsidTr="00284BA9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B6FCCE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5875" w14:textId="77777777" w:rsidR="00DE3890" w:rsidRPr="003B777C" w:rsidRDefault="00DE3890" w:rsidP="00E40C17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075073" w14:textId="77777777" w:rsidR="00DE3890" w:rsidRPr="003B777C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3B777C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A644B7" w14:textId="77777777" w:rsidR="00DE3890" w:rsidRPr="003B777C" w:rsidRDefault="00DE3890" w:rsidP="00E40C17">
            <w:pPr>
              <w:jc w:val="center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03/10/2009</w:t>
            </w:r>
          </w:p>
        </w:tc>
      </w:tr>
      <w:tr w:rsidR="00DE3890" w:rsidRPr="003B777C" w14:paraId="4631593B" w14:textId="77777777" w:rsidTr="00284BA9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1B244C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C3F9D" w14:textId="77777777" w:rsidR="00DE3890" w:rsidRPr="003B777C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63" w:name="_Toc261341736"/>
            <w:bookmarkStart w:id="164" w:name="_Toc162262026"/>
            <w:r w:rsidRPr="003B777C">
              <w:rPr>
                <w:rFonts w:ascii="Arial" w:hAnsi="Arial" w:cs="Arial"/>
              </w:rPr>
              <w:t>PARALLAMPS AMB DISPOSITIU D’ENCEBAMENT (PDC)</w:t>
            </w:r>
            <w:bookmarkEnd w:id="163"/>
            <w:bookmarkEnd w:id="164"/>
          </w:p>
        </w:tc>
      </w:tr>
      <w:tr w:rsidR="00DE3890" w:rsidRPr="003B777C" w14:paraId="4FBFD8EA" w14:textId="77777777" w:rsidTr="00284BA9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38F530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231A97" w14:textId="77777777" w:rsidR="00DE3890" w:rsidRPr="003B777C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  <w:bookmarkStart w:id="165" w:name="_Toc261341737"/>
            <w:bookmarkStart w:id="166" w:name="_Toc162262027"/>
            <w:r w:rsidRPr="003B777C">
              <w:rPr>
                <w:rFonts w:ascii="Arial" w:hAnsi="Arial" w:cs="Arial"/>
              </w:rPr>
              <w:t>CIRPROTEC</w:t>
            </w:r>
            <w:bookmarkEnd w:id="165"/>
            <w:bookmarkEnd w:id="166"/>
          </w:p>
        </w:tc>
      </w:tr>
      <w:tr w:rsidR="00DE3890" w:rsidRPr="003B777C" w14:paraId="5DDB358B" w14:textId="77777777" w:rsidTr="00284BA9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F15C7B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759B7E" w14:textId="77777777" w:rsidR="00DE3890" w:rsidRPr="003B777C" w:rsidRDefault="00DE3890" w:rsidP="00E40C17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Protecció d’instal·lacions contra el llamp</w:t>
            </w:r>
          </w:p>
        </w:tc>
      </w:tr>
    </w:tbl>
    <w:p w14:paraId="3DA2109B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0D63CE7F" w14:textId="77777777" w:rsidR="00DE3890" w:rsidRPr="00284BA9" w:rsidRDefault="00813B2D" w:rsidP="00284BA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3AE80801">
          <v:line id="_x0000_s2092" style="position:absolute;left:0;text-align:left;z-index:251642880" from=".4pt,17.75pt" to="482.3pt,17.75pt" strokeweight=".5pt"/>
        </w:pict>
      </w:r>
      <w:r w:rsidR="00DE3890" w:rsidRPr="00284BA9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1278"/>
        <w:gridCol w:w="567"/>
        <w:gridCol w:w="7794"/>
      </w:tblGrid>
      <w:tr w:rsidR="00DE3890" w:rsidRPr="003B777C" w14:paraId="3D89D5BE" w14:textId="77777777" w:rsidTr="00284BA9">
        <w:trPr>
          <w:jc w:val="center"/>
        </w:trPr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59CDA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Material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118F3250" w14:textId="77777777" w:rsidR="00DE3890" w:rsidRPr="003B777C" w:rsidRDefault="00DE3890" w:rsidP="00E40C17">
            <w:pPr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 xml:space="preserve">Acer inoxidable AISI 316 </w:t>
            </w:r>
          </w:p>
        </w:tc>
      </w:tr>
      <w:tr w:rsidR="00DE3890" w:rsidRPr="003B777C" w14:paraId="01444366" w14:textId="77777777" w:rsidTr="00284BA9">
        <w:trPr>
          <w:jc w:val="center"/>
        </w:trPr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9BA14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Radi de protecció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1AC48C3A" w14:textId="77777777" w:rsidR="00DE3890" w:rsidRPr="003B777C" w:rsidRDefault="00DE3890" w:rsidP="00E40C17">
            <w:pPr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Adequada a cada cas segon Codi tècnic de l’edificació</w:t>
            </w:r>
          </w:p>
        </w:tc>
      </w:tr>
      <w:tr w:rsidR="00DE3890" w:rsidRPr="003B777C" w14:paraId="6FA7D18A" w14:textId="77777777" w:rsidTr="00284BA9">
        <w:trPr>
          <w:jc w:val="center"/>
        </w:trPr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A479E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Encebament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7AFA4EA4" w14:textId="77777777" w:rsidR="00DE3890" w:rsidRPr="003B777C" w:rsidRDefault="00DE3890" w:rsidP="00E40C17">
            <w:pPr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Electrònic o estàtic, segon UNE 21186. Certificat en laboratori homologat</w:t>
            </w:r>
          </w:p>
        </w:tc>
      </w:tr>
      <w:tr w:rsidR="00DE3890" w:rsidRPr="003B777C" w14:paraId="0F27C7BB" w14:textId="77777777" w:rsidTr="00284BA9">
        <w:trPr>
          <w:jc w:val="center"/>
        </w:trPr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E8935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Normes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72826348" w14:textId="77777777" w:rsidR="00DE3890" w:rsidRPr="003B777C" w:rsidRDefault="00DE3890" w:rsidP="00E40C17">
            <w:pPr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UNE 21186, UNE21185, CTE SU8, NFC 17-102, IEC 61024-1, UNE 50164-1</w:t>
            </w:r>
          </w:p>
        </w:tc>
      </w:tr>
      <w:tr w:rsidR="00DE3890" w:rsidRPr="003B777C" w14:paraId="782E83A1" w14:textId="77777777" w:rsidTr="00284BA9">
        <w:trPr>
          <w:jc w:val="center"/>
        </w:trPr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60D1B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Instal·lació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42D172D1" w14:textId="77777777" w:rsidR="00DE3890" w:rsidRPr="003B777C" w:rsidRDefault="00DE3890" w:rsidP="00E40C17">
            <w:pPr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Veure especificació tècnica INSTAL·LACIÓ DE PARALLAMPS</w:t>
            </w:r>
          </w:p>
        </w:tc>
      </w:tr>
      <w:tr w:rsidR="00DE3890" w:rsidRPr="003B777C" w14:paraId="167F775D" w14:textId="77777777" w:rsidTr="00284BA9">
        <w:trPr>
          <w:jc w:val="center"/>
        </w:trPr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CB12C" w14:textId="77777777" w:rsidR="00DE3890" w:rsidRPr="003B777C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B777C">
              <w:rPr>
                <w:rFonts w:ascii="Arial" w:hAnsi="Arial" w:cs="Arial"/>
                <w:b/>
                <w:bCs/>
              </w:rPr>
              <w:t>Marcatge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69A5BE39" w14:textId="77777777" w:rsidR="00DE3890" w:rsidRPr="003B777C" w:rsidRDefault="00DE3890" w:rsidP="00E40C17">
            <w:pPr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CE</w:t>
            </w:r>
          </w:p>
        </w:tc>
      </w:tr>
      <w:tr w:rsidR="001557FF" w:rsidRPr="003B777C" w14:paraId="67454301" w14:textId="77777777" w:rsidTr="00284BA9">
        <w:trPr>
          <w:jc w:val="center"/>
        </w:trPr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2D86B" w14:textId="77777777" w:rsidR="001557FF" w:rsidRPr="003B777C" w:rsidRDefault="001557FF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75054C19" w14:textId="77777777" w:rsidR="001557FF" w:rsidRPr="003B777C" w:rsidRDefault="001557FF" w:rsidP="00E40C17">
            <w:pPr>
              <w:rPr>
                <w:rFonts w:ascii="Arial" w:hAnsi="Arial" w:cs="Arial"/>
              </w:rPr>
            </w:pPr>
          </w:p>
        </w:tc>
      </w:tr>
      <w:tr w:rsidR="001557FF" w:rsidRPr="003B777C" w14:paraId="6E8C9BC2" w14:textId="77777777" w:rsidTr="00284BA9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87B2A" w14:textId="77777777" w:rsidR="001557FF" w:rsidRPr="003B777C" w:rsidRDefault="001557FF" w:rsidP="001557FF">
            <w:pPr>
              <w:spacing w:line="480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3B777C">
              <w:rPr>
                <w:rFonts w:ascii="Arial" w:hAnsi="Arial" w:cs="Arial"/>
                <w:b/>
                <w:bCs/>
                <w:u w:val="single"/>
              </w:rPr>
              <w:t>ASSAIGS</w:t>
            </w:r>
          </w:p>
          <w:p w14:paraId="1709F97D" w14:textId="77777777" w:rsidR="001557FF" w:rsidRPr="003B777C" w:rsidRDefault="001557FF" w:rsidP="001557FF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Assaig d’avançament d’encebament segons UNE 21186 Annex C, en Laboratori Homologat</w:t>
            </w:r>
          </w:p>
          <w:p w14:paraId="74B4F438" w14:textId="77777777" w:rsidR="001557FF" w:rsidRPr="003B777C" w:rsidRDefault="001557FF" w:rsidP="001557FF">
            <w:pPr>
              <w:jc w:val="both"/>
              <w:rPr>
                <w:rFonts w:ascii="Arial" w:hAnsi="Arial" w:cs="Arial"/>
              </w:rPr>
            </w:pPr>
          </w:p>
          <w:p w14:paraId="5D09F0F1" w14:textId="77777777" w:rsidR="001557FF" w:rsidRPr="003B777C" w:rsidRDefault="001557FF" w:rsidP="001557FF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Assaig de components contra el llamp segons UNE 50164-1, en Laboratori Homologat.</w:t>
            </w:r>
          </w:p>
          <w:p w14:paraId="616D3D44" w14:textId="77777777" w:rsidR="001557FF" w:rsidRPr="003B777C" w:rsidRDefault="001557FF" w:rsidP="001557FF">
            <w:pPr>
              <w:rPr>
                <w:rFonts w:ascii="Arial" w:hAnsi="Arial" w:cs="Arial"/>
              </w:rPr>
            </w:pPr>
          </w:p>
          <w:p w14:paraId="36D4533D" w14:textId="77777777" w:rsidR="001557FF" w:rsidRPr="003B777C" w:rsidRDefault="001557FF" w:rsidP="001557FF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Assaig de corrent suportada. 10 impactes de 100 kA en Laboratori Homologat.</w:t>
            </w:r>
          </w:p>
          <w:p w14:paraId="0A8A1677" w14:textId="77777777" w:rsidR="001557FF" w:rsidRPr="003B777C" w:rsidRDefault="001557FF" w:rsidP="00E40C17">
            <w:pPr>
              <w:rPr>
                <w:rFonts w:ascii="Arial" w:hAnsi="Arial" w:cs="Arial"/>
              </w:rPr>
            </w:pPr>
          </w:p>
        </w:tc>
      </w:tr>
      <w:tr w:rsidR="001557FF" w:rsidRPr="003B777C" w14:paraId="6A1F2DFB" w14:textId="77777777" w:rsidTr="00284BA9">
        <w:trPr>
          <w:trHeight w:val="283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05B16" w14:textId="77777777" w:rsidR="001557FF" w:rsidRPr="003B777C" w:rsidRDefault="001557FF" w:rsidP="00284BA9">
            <w:pPr>
              <w:rPr>
                <w:rFonts w:ascii="Arial" w:hAnsi="Arial" w:cs="Arial"/>
                <w:b/>
                <w:bCs/>
              </w:rPr>
            </w:pPr>
            <w:r w:rsidRPr="00FD56EE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3B777C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32D56" w14:textId="77777777" w:rsidR="001557FF" w:rsidRPr="003B777C" w:rsidRDefault="001557FF" w:rsidP="00284BA9">
            <w:pPr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CIRPROTEC o similar</w:t>
            </w:r>
            <w:r w:rsidR="00542558">
              <w:rPr>
                <w:rFonts w:ascii="Arial" w:hAnsi="Arial" w:cs="Arial"/>
              </w:rPr>
              <w:t xml:space="preserve"> </w:t>
            </w:r>
          </w:p>
        </w:tc>
      </w:tr>
    </w:tbl>
    <w:p w14:paraId="4933EC32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67F91739" w14:textId="77777777" w:rsidR="0082298F" w:rsidRDefault="0082298F" w:rsidP="00DE3890">
      <w:pPr>
        <w:jc w:val="both"/>
        <w:rPr>
          <w:rFonts w:ascii="Arial" w:hAnsi="Arial" w:cs="Arial"/>
        </w:rPr>
        <w:sectPr w:rsidR="0082298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82298F" w:rsidRPr="00BC20EE" w14:paraId="53BCC7F5" w14:textId="77777777" w:rsidTr="00284BA9">
        <w:trPr>
          <w:trHeight w:val="284"/>
          <w:jc w:val="center"/>
        </w:trPr>
        <w:tc>
          <w:tcPr>
            <w:tcW w:w="9412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59FCD679" w14:textId="77777777" w:rsidR="0082298F" w:rsidRPr="00BC20EE" w:rsidRDefault="0082298F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 w:rsidRPr="00BC20EE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82298F" w:rsidRPr="00BC20EE" w14:paraId="03B00C0E" w14:textId="77777777" w:rsidTr="00284BA9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0C4FE058" w14:textId="77777777" w:rsidR="0082298F" w:rsidRPr="00BC20EE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BC20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6F5E3761" w14:textId="77777777" w:rsidR="0082298F" w:rsidRPr="00BC20EE" w:rsidRDefault="0082298F" w:rsidP="00BB1654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0C7F72E9" w14:textId="77777777" w:rsidR="0082298F" w:rsidRPr="00BC20EE" w:rsidRDefault="0082298F" w:rsidP="00BB1654">
            <w:pPr>
              <w:jc w:val="center"/>
              <w:rPr>
                <w:rFonts w:ascii="Arial" w:hAnsi="Arial" w:cs="Arial"/>
                <w:b/>
              </w:rPr>
            </w:pPr>
            <w:r w:rsidRPr="00BC20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  <w:tcBorders>
              <w:right w:val="nil"/>
            </w:tcBorders>
          </w:tcPr>
          <w:p w14:paraId="10681310" w14:textId="77777777" w:rsidR="0082298F" w:rsidRPr="00BC20EE" w:rsidRDefault="0082298F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82298F" w:rsidRPr="00BC20EE" w14:paraId="23A23CE2" w14:textId="77777777" w:rsidTr="00284BA9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13CB3441" w14:textId="77777777" w:rsidR="0082298F" w:rsidRPr="00BC20EE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BC20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75A059CE" w14:textId="77777777" w:rsidR="0082298F" w:rsidRPr="00BC20EE" w:rsidRDefault="0082298F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67" w:name="_Toc292792413"/>
            <w:bookmarkStart w:id="168" w:name="_Toc14430832"/>
            <w:bookmarkStart w:id="169" w:name="_Toc162262028"/>
            <w:r>
              <w:rPr>
                <w:rFonts w:ascii="Arial" w:hAnsi="Arial" w:cs="Arial"/>
              </w:rPr>
              <w:t>PUNT DE LLUM LED INDIVIDUAL</w:t>
            </w:r>
            <w:r w:rsidRPr="00BC20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EMPOTRADA PER FALS SOSTRE</w:t>
            </w:r>
            <w:bookmarkEnd w:id="167"/>
            <w:bookmarkEnd w:id="168"/>
            <w:bookmarkEnd w:id="169"/>
          </w:p>
        </w:tc>
      </w:tr>
      <w:tr w:rsidR="0082298F" w:rsidRPr="00EB311C" w14:paraId="10B1719E" w14:textId="77777777" w:rsidTr="00284BA9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2206661F" w14:textId="77777777" w:rsidR="0082298F" w:rsidRPr="00EB311C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EB311C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6A8879B1" w14:textId="77777777" w:rsidR="0082298F" w:rsidRPr="00EB311C" w:rsidRDefault="0082298F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70" w:name="_Toc162262029"/>
            <w:r>
              <w:rPr>
                <w:rFonts w:ascii="Arial" w:hAnsi="Arial" w:cs="Arial"/>
              </w:rPr>
              <w:t>PHILIPS</w:t>
            </w:r>
            <w:bookmarkEnd w:id="170"/>
          </w:p>
        </w:tc>
      </w:tr>
      <w:tr w:rsidR="0082298F" w:rsidRPr="00EB311C" w14:paraId="761B125B" w14:textId="77777777" w:rsidTr="00284BA9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0260669C" w14:textId="77777777" w:rsidR="0082298F" w:rsidRPr="00EB311C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EB311C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474D2897" w14:textId="77777777" w:rsidR="0082298F" w:rsidRPr="00EB311C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Llum </w:t>
            </w:r>
            <w:r w:rsidRPr="00EB311C">
              <w:rPr>
                <w:rFonts w:ascii="Arial" w:hAnsi="Arial" w:cs="Arial"/>
              </w:rPr>
              <w:t>il·luminació interior, muntatge a fals sos</w:t>
            </w:r>
            <w:r>
              <w:rPr>
                <w:rFonts w:ascii="Arial" w:hAnsi="Arial" w:cs="Arial"/>
              </w:rPr>
              <w:t>tre</w:t>
            </w:r>
          </w:p>
        </w:tc>
      </w:tr>
    </w:tbl>
    <w:p w14:paraId="079C1450" w14:textId="77777777" w:rsidR="0082298F" w:rsidRPr="00EB311C" w:rsidRDefault="0082298F" w:rsidP="0082298F">
      <w:pPr>
        <w:widowControl/>
        <w:spacing w:line="360" w:lineRule="auto"/>
        <w:jc w:val="both"/>
        <w:rPr>
          <w:rFonts w:ascii="Arial" w:hAnsi="Arial" w:cs="Arial"/>
          <w:highlight w:val="yellow"/>
        </w:rPr>
      </w:pPr>
    </w:p>
    <w:p w14:paraId="09C4003B" w14:textId="77777777" w:rsidR="0082298F" w:rsidRPr="00284BA9" w:rsidRDefault="00813B2D" w:rsidP="00284BA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7287F40A">
          <v:line id="Line 77" o:spid="_x0000_s2141" style="position:absolute;left:0;text-align:left;z-index:25169408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4pt,17.75pt" to="482.3pt,17.75pt" strokeweight=".5pt"/>
        </w:pict>
      </w:r>
      <w:r w:rsidR="0082298F" w:rsidRPr="00284BA9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278"/>
        <w:gridCol w:w="284"/>
        <w:gridCol w:w="8077"/>
      </w:tblGrid>
      <w:tr w:rsidR="0082298F" w:rsidRPr="000F6C03" w14:paraId="264BB1EE" w14:textId="77777777" w:rsidTr="00A02786">
        <w:trPr>
          <w:trHeight w:val="283"/>
          <w:jc w:val="center"/>
        </w:trPr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98FA1" w14:textId="77777777" w:rsidR="0082298F" w:rsidRPr="000F6C03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0F6C03">
              <w:rPr>
                <w:rFonts w:ascii="Arial" w:hAnsi="Arial" w:cs="Arial"/>
                <w:b/>
                <w:bCs/>
              </w:rPr>
              <w:t>Làmpades</w:t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</w:tcPr>
          <w:p w14:paraId="0417F62C" w14:textId="77777777" w:rsidR="0082298F" w:rsidRPr="000F6C03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</w:t>
            </w:r>
          </w:p>
        </w:tc>
      </w:tr>
      <w:tr w:rsidR="0082298F" w:rsidRPr="00615EA7" w14:paraId="5AFD21D1" w14:textId="77777777" w:rsidTr="00A02786">
        <w:trPr>
          <w:trHeight w:val="283"/>
          <w:jc w:val="center"/>
        </w:trPr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5B6ED" w14:textId="77777777" w:rsidR="0082298F" w:rsidRPr="00615EA7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15EA7">
              <w:rPr>
                <w:rFonts w:ascii="Arial" w:hAnsi="Arial" w:cs="Arial"/>
                <w:b/>
                <w:bCs/>
              </w:rPr>
              <w:t>Equip</w:t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</w:tcPr>
          <w:p w14:paraId="2D77762B" w14:textId="77777777" w:rsidR="0082298F" w:rsidRPr="00615EA7" w:rsidRDefault="0082298F" w:rsidP="00BB1654">
            <w:pPr>
              <w:jc w:val="both"/>
              <w:rPr>
                <w:rFonts w:ascii="Arial" w:hAnsi="Arial" w:cs="Arial"/>
              </w:rPr>
            </w:pPr>
            <w:r w:rsidRPr="00615EA7">
              <w:rPr>
                <w:rFonts w:ascii="Arial" w:hAnsi="Arial" w:cs="Arial"/>
              </w:rPr>
              <w:t>Electrònic 220-240’V</w:t>
            </w:r>
          </w:p>
        </w:tc>
      </w:tr>
      <w:tr w:rsidR="0082298F" w:rsidRPr="00615EA7" w14:paraId="495D4639" w14:textId="77777777" w:rsidTr="00A02786">
        <w:trPr>
          <w:trHeight w:val="283"/>
          <w:jc w:val="center"/>
        </w:trPr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732BB" w14:textId="77777777" w:rsidR="0082298F" w:rsidRPr="00615EA7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Potència</w:t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</w:tcPr>
          <w:p w14:paraId="7B3207AC" w14:textId="77777777" w:rsidR="0082298F" w:rsidRPr="00615EA7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Segons projecte  11-22W</w:t>
            </w:r>
          </w:p>
        </w:tc>
      </w:tr>
      <w:tr w:rsidR="0082298F" w:rsidRPr="00615EA7" w14:paraId="24D238CC" w14:textId="77777777" w:rsidTr="00A02786">
        <w:trPr>
          <w:trHeight w:val="283"/>
          <w:jc w:val="center"/>
        </w:trPr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BD28C" w14:textId="77777777" w:rsidR="0082298F" w:rsidRPr="00615EA7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Reflector</w:t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</w:tcPr>
          <w:p w14:paraId="4FA91688" w14:textId="77777777" w:rsidR="0082298F" w:rsidRPr="00615EA7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Blanc o Alumini</w:t>
            </w:r>
          </w:p>
        </w:tc>
      </w:tr>
      <w:tr w:rsidR="0082298F" w:rsidRPr="00EB311C" w14:paraId="4E8186FE" w14:textId="77777777" w:rsidTr="00284BA9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9B856" w14:textId="77777777" w:rsidR="0082298F" w:rsidRPr="00EB311C" w:rsidRDefault="0082298F" w:rsidP="00BB1654">
            <w:pPr>
              <w:spacing w:line="360" w:lineRule="auto"/>
              <w:ind w:left="708"/>
              <w:rPr>
                <w:rFonts w:ascii="Arial" w:hAnsi="Arial" w:cs="Arial"/>
                <w:highlight w:val="yellow"/>
              </w:rPr>
            </w:pPr>
          </w:p>
        </w:tc>
      </w:tr>
      <w:tr w:rsidR="0082298F" w:rsidRPr="000F6C03" w14:paraId="0B71A6E5" w14:textId="77777777" w:rsidTr="00284BA9">
        <w:trPr>
          <w:trHeight w:val="283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4B09D" w14:textId="77777777" w:rsidR="0082298F" w:rsidRPr="000F6C03" w:rsidRDefault="0082298F" w:rsidP="00284BA9">
            <w:pPr>
              <w:keepNext/>
              <w:rPr>
                <w:rFonts w:ascii="Arial" w:hAnsi="Arial" w:cs="Arial"/>
                <w:b/>
                <w:bCs/>
              </w:rPr>
            </w:pPr>
            <w:r w:rsidRPr="000F6C03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0F6C03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857EB" w14:textId="77777777" w:rsidR="0082298F" w:rsidRPr="000F6C03" w:rsidRDefault="0082298F" w:rsidP="00284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Coreline Downlight</w:t>
            </w:r>
          </w:p>
        </w:tc>
      </w:tr>
      <w:tr w:rsidR="0082298F" w:rsidRPr="00EB311C" w14:paraId="6C478A42" w14:textId="77777777" w:rsidTr="00284BA9">
        <w:trPr>
          <w:trHeight w:val="283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C4E79" w14:textId="77777777" w:rsidR="0082298F" w:rsidRPr="00EB311C" w:rsidRDefault="0082298F" w:rsidP="00284BA9">
            <w:pPr>
              <w:keepNext/>
              <w:rPr>
                <w:rFonts w:ascii="Arial" w:hAnsi="Arial" w:cs="Arial"/>
                <w:b/>
                <w:bCs/>
              </w:rPr>
            </w:pPr>
            <w:r w:rsidRPr="00EB311C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EB311C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B4309" w14:textId="77777777" w:rsidR="0082298F" w:rsidRPr="00EB311C" w:rsidRDefault="0082298F" w:rsidP="00284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PHILIPS </w:t>
            </w:r>
            <w:r w:rsidRPr="003B777C">
              <w:rPr>
                <w:rFonts w:ascii="Arial" w:hAnsi="Arial" w:cs="Arial"/>
              </w:rPr>
              <w:t>o similar</w:t>
            </w:r>
          </w:p>
        </w:tc>
      </w:tr>
    </w:tbl>
    <w:p w14:paraId="0F8FE597" w14:textId="77777777" w:rsidR="0082298F" w:rsidRPr="00EB311C" w:rsidRDefault="0082298F" w:rsidP="0082298F">
      <w:pPr>
        <w:jc w:val="both"/>
        <w:rPr>
          <w:rFonts w:ascii="Arial" w:hAnsi="Arial" w:cs="Arial"/>
          <w:highlight w:val="yellow"/>
        </w:rPr>
      </w:pPr>
    </w:p>
    <w:p w14:paraId="1E677CA4" w14:textId="77777777" w:rsidR="0082298F" w:rsidRDefault="0082298F" w:rsidP="00DE3890">
      <w:pPr>
        <w:jc w:val="both"/>
        <w:rPr>
          <w:rFonts w:ascii="Arial" w:hAnsi="Arial" w:cs="Arial"/>
        </w:rPr>
        <w:sectPr w:rsidR="0082298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6"/>
        <w:gridCol w:w="1517"/>
      </w:tblGrid>
      <w:tr w:rsidR="0082298F" w:rsidRPr="008C02C5" w14:paraId="4E0F024B" w14:textId="77777777" w:rsidTr="00A02786">
        <w:trPr>
          <w:trHeight w:val="284"/>
          <w:jc w:val="center"/>
        </w:trPr>
        <w:tc>
          <w:tcPr>
            <w:tcW w:w="9412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03256E8E" w14:textId="77777777" w:rsidR="0082298F" w:rsidRPr="008C02C5" w:rsidRDefault="0082298F" w:rsidP="00BB1654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82298F" w:rsidRPr="008C02C5" w14:paraId="037D2B8D" w14:textId="77777777" w:rsidTr="00A0278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30D7E6BE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65BBDC4A" w14:textId="77777777" w:rsidR="0082298F" w:rsidRPr="008C02C5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ETBT</w:t>
            </w:r>
          </w:p>
        </w:tc>
        <w:tc>
          <w:tcPr>
            <w:tcW w:w="816" w:type="dxa"/>
            <w:shd w:val="clear" w:color="auto" w:fill="E6E6E6"/>
          </w:tcPr>
          <w:p w14:paraId="72FEF7D8" w14:textId="77777777" w:rsidR="0082298F" w:rsidRPr="008C02C5" w:rsidRDefault="0082298F" w:rsidP="00BB1654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1" w:type="dxa"/>
            <w:tcBorders>
              <w:right w:val="nil"/>
            </w:tcBorders>
          </w:tcPr>
          <w:p w14:paraId="3A770810" w14:textId="77777777" w:rsidR="0082298F" w:rsidRPr="008C02C5" w:rsidRDefault="0082298F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82298F" w:rsidRPr="008C02C5" w14:paraId="5CBEC47B" w14:textId="77777777" w:rsidTr="00A0278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73FC7C9D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38457C4F" w14:textId="77777777" w:rsidR="0082298F" w:rsidRPr="008C02C5" w:rsidRDefault="0082298F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71" w:name="_Toc260816280"/>
            <w:bookmarkStart w:id="172" w:name="_Toc261341740"/>
            <w:bookmarkStart w:id="173" w:name="_Toc14430834"/>
            <w:bookmarkStart w:id="174" w:name="_Toc162262030"/>
            <w:r w:rsidRPr="008C02C5">
              <w:rPr>
                <w:rFonts w:ascii="Arial" w:hAnsi="Arial" w:cs="Arial"/>
              </w:rPr>
              <w:t>PUNT DE LLUM</w:t>
            </w:r>
            <w:r>
              <w:rPr>
                <w:rFonts w:ascii="Arial" w:hAnsi="Arial" w:cs="Arial"/>
              </w:rPr>
              <w:t xml:space="preserve"> VIAL</w:t>
            </w:r>
            <w:r w:rsidRPr="008C02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LED</w:t>
            </w:r>
            <w:bookmarkEnd w:id="171"/>
            <w:bookmarkEnd w:id="172"/>
            <w:bookmarkEnd w:id="173"/>
            <w:bookmarkEnd w:id="174"/>
          </w:p>
        </w:tc>
      </w:tr>
      <w:tr w:rsidR="0082298F" w:rsidRPr="008C02C5" w14:paraId="6489EFC9" w14:textId="77777777" w:rsidTr="00A0278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1D847E19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7EE64FA2" w14:textId="77777777" w:rsidR="0082298F" w:rsidRPr="008C02C5" w:rsidRDefault="0082298F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175" w:name="_Toc162262031"/>
            <w:r>
              <w:rPr>
                <w:rFonts w:ascii="Arial" w:hAnsi="Arial" w:cs="Arial"/>
              </w:rPr>
              <w:t>PHILIPS</w:t>
            </w:r>
            <w:bookmarkEnd w:id="175"/>
            <w:r w:rsidRPr="008C02C5">
              <w:rPr>
                <w:rFonts w:ascii="Arial" w:hAnsi="Arial" w:cs="Arial"/>
              </w:rPr>
              <w:t xml:space="preserve"> </w:t>
            </w:r>
          </w:p>
        </w:tc>
      </w:tr>
      <w:tr w:rsidR="0082298F" w:rsidRPr="008C02C5" w14:paraId="7279F5E0" w14:textId="77777777" w:rsidTr="00A02786">
        <w:trPr>
          <w:trHeight w:val="227"/>
          <w:jc w:val="center"/>
        </w:trPr>
        <w:tc>
          <w:tcPr>
            <w:tcW w:w="1774" w:type="dxa"/>
            <w:tcBorders>
              <w:left w:val="nil"/>
            </w:tcBorders>
            <w:shd w:val="clear" w:color="auto" w:fill="E6E6E6"/>
          </w:tcPr>
          <w:p w14:paraId="1AC0EEA1" w14:textId="77777777" w:rsidR="0082298F" w:rsidRPr="008C02C5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  <w:tcBorders>
              <w:right w:val="nil"/>
            </w:tcBorders>
          </w:tcPr>
          <w:p w14:paraId="768F4C95" w14:textId="77777777" w:rsidR="0082298F" w:rsidRPr="008C02C5" w:rsidRDefault="0082298F" w:rsidP="00BB1654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Punt de</w:t>
            </w:r>
            <w:r>
              <w:rPr>
                <w:rFonts w:ascii="Arial" w:hAnsi="Arial" w:cs="Arial"/>
              </w:rPr>
              <w:t xml:space="preserve"> llum exterior LED</w:t>
            </w:r>
          </w:p>
        </w:tc>
      </w:tr>
    </w:tbl>
    <w:p w14:paraId="4BDA750E" w14:textId="77777777" w:rsidR="0082298F" w:rsidRPr="008C02C5" w:rsidRDefault="0082298F" w:rsidP="0082298F">
      <w:pPr>
        <w:widowControl/>
        <w:spacing w:line="360" w:lineRule="auto"/>
        <w:jc w:val="both"/>
        <w:rPr>
          <w:rFonts w:ascii="Arial" w:hAnsi="Arial" w:cs="Arial"/>
        </w:rPr>
      </w:pPr>
    </w:p>
    <w:p w14:paraId="16C97C78" w14:textId="77777777" w:rsidR="0082298F" w:rsidRPr="00A02786" w:rsidRDefault="00813B2D" w:rsidP="00A02786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64AA1021">
          <v:line id="Line 53" o:spid="_x0000_s2142" style="position:absolute;left:0;text-align:left;z-index:25169612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8pt,18pt" to="482.7pt,18pt" strokeweight=".5pt"/>
        </w:pict>
      </w:r>
      <w:r w:rsidR="0082298F" w:rsidRPr="00A02786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53"/>
        <w:gridCol w:w="7886"/>
      </w:tblGrid>
      <w:tr w:rsidR="0082298F" w:rsidRPr="006C5449" w14:paraId="4B005E58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B8CE07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Làmpada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EC4B27E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</w:t>
            </w:r>
          </w:p>
        </w:tc>
      </w:tr>
      <w:tr w:rsidR="0082298F" w:rsidRPr="006C5449" w14:paraId="790E7BFF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303640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Cos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1C9E1EC0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6C5449">
              <w:rPr>
                <w:rFonts w:ascii="Arial" w:hAnsi="Arial" w:cs="Arial"/>
              </w:rPr>
              <w:t>lumini</w:t>
            </w:r>
            <w:r>
              <w:rPr>
                <w:rFonts w:ascii="Arial" w:hAnsi="Arial" w:cs="Arial"/>
              </w:rPr>
              <w:t xml:space="preserve"> injectat a alta pressió</w:t>
            </w:r>
          </w:p>
        </w:tc>
      </w:tr>
      <w:tr w:rsidR="0082298F" w:rsidRPr="006C5449" w14:paraId="15267557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B7D415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Feix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164FF995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Mig</w:t>
            </w:r>
          </w:p>
        </w:tc>
      </w:tr>
      <w:tr w:rsidR="0082298F" w:rsidRPr="006C5449" w14:paraId="091D5EF6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704486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</w:rPr>
              <w:t>Vidre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1101B22F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 w:rsidRPr="006C5449">
              <w:rPr>
                <w:rFonts w:ascii="Arial" w:hAnsi="Arial" w:cs="Arial"/>
              </w:rPr>
              <w:t>Vidre pla temprat</w:t>
            </w:r>
          </w:p>
        </w:tc>
      </w:tr>
      <w:tr w:rsidR="0082298F" w:rsidRPr="006C5449" w14:paraId="1F7D5467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D0CB73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Tensió xarxa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5319CA93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 w:rsidRPr="003D08E2">
              <w:rPr>
                <w:rFonts w:ascii="Arial" w:hAnsi="Arial" w:cs="Arial"/>
              </w:rPr>
              <w:t>120-277 V/50-60 Hz</w:t>
            </w:r>
          </w:p>
        </w:tc>
      </w:tr>
      <w:tr w:rsidR="0082298F" w:rsidRPr="006C5449" w14:paraId="1785BA3F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1BB595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Driver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1011D785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Integrat</w:t>
            </w:r>
          </w:p>
        </w:tc>
      </w:tr>
      <w:tr w:rsidR="0082298F" w:rsidRPr="006C5449" w14:paraId="7676DCAB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46CDD2" w14:textId="77777777" w:rsidR="0082298F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Eficàcia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375296FB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&gt;77lm/W</w:t>
            </w:r>
          </w:p>
        </w:tc>
      </w:tr>
      <w:tr w:rsidR="0082298F" w:rsidRPr="006C5449" w14:paraId="56CF2DB2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FC9145" w14:textId="77777777" w:rsidR="0082298F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Temperatura color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1C5DD55E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 K</w:t>
            </w:r>
          </w:p>
        </w:tc>
      </w:tr>
      <w:tr w:rsidR="0082298F" w:rsidRPr="006C5449" w14:paraId="0A9EE90B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18E87E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Grau protecció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079C1A05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IK08</w:t>
            </w:r>
          </w:p>
        </w:tc>
      </w:tr>
      <w:tr w:rsidR="0082298F" w:rsidRPr="006C5449" w14:paraId="5422F834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5EF974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0F94A24C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Gris RAL 7035</w:t>
            </w:r>
          </w:p>
        </w:tc>
      </w:tr>
      <w:tr w:rsidR="0082298F" w:rsidRPr="006C5449" w14:paraId="3DA8E44B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8BE60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Certificació</w:t>
            </w:r>
            <w:r w:rsidRPr="006C544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6ACC60C2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EN-60598-1</w:t>
            </w:r>
          </w:p>
        </w:tc>
      </w:tr>
      <w:tr w:rsidR="0082298F" w:rsidRPr="006C5449" w14:paraId="2A862BF6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4AE7CB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Garantia flux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3BAB025B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  <w:r w:rsidRPr="0053239A">
              <w:rPr>
                <w:rFonts w:ascii="Arial" w:hAnsi="Arial" w:cs="Arial"/>
              </w:rPr>
              <w:t>50.000 horas</w:t>
            </w:r>
          </w:p>
        </w:tc>
      </w:tr>
      <w:tr w:rsidR="0082298F" w:rsidRPr="006C5449" w14:paraId="2BBC4091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513A1B" w14:textId="77777777" w:rsidR="0082298F" w:rsidRPr="006C5449" w:rsidRDefault="0082298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5F2F116C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2298F" w:rsidRPr="006C5449" w14:paraId="7E7DFE6E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05B677" w14:textId="77777777" w:rsidR="0082298F" w:rsidRDefault="0082298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635F17D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2298F" w:rsidRPr="006C5449" w14:paraId="165B8B98" w14:textId="77777777" w:rsidTr="00A02786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96C0BD" w14:textId="77777777" w:rsidR="0082298F" w:rsidRPr="006C5449" w:rsidRDefault="0082298F" w:rsidP="00BB1654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C6CF963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a més de 3,5  metres:</w:t>
            </w:r>
          </w:p>
          <w:p w14:paraId="6BA825ED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bookmarkStart w:id="176" w:name="_Hlk141339449"/>
            <w:r w:rsidRPr="009E6CF9">
              <w:rPr>
                <w:rFonts w:ascii="Arial" w:hAnsi="Arial" w:cs="Arial"/>
              </w:rPr>
              <w:t>ClearWay BGP303 LED69-4S/830 PSR II DM11 LS-8 42/60</w:t>
            </w:r>
            <w:bookmarkEnd w:id="176"/>
            <w:r w:rsidRPr="009E6CF9">
              <w:rPr>
                <w:rFonts w:ascii="Arial" w:hAnsi="Arial" w:cs="Arial"/>
              </w:rPr>
              <w:t>.</w:t>
            </w:r>
          </w:p>
          <w:p w14:paraId="2CC3E292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</w:p>
          <w:p w14:paraId="71D7BD0C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a memys de 3,5 m:</w:t>
            </w:r>
          </w:p>
          <w:p w14:paraId="7C7C7688" w14:textId="77777777" w:rsidR="0082298F" w:rsidRDefault="0082298F" w:rsidP="00BB1654">
            <w:pPr>
              <w:jc w:val="both"/>
              <w:rPr>
                <w:rFonts w:ascii="Arial" w:hAnsi="Arial" w:cs="Arial"/>
              </w:rPr>
            </w:pPr>
            <w:r w:rsidRPr="009E6CF9">
              <w:rPr>
                <w:rFonts w:ascii="Arial" w:hAnsi="Arial" w:cs="Arial"/>
              </w:rPr>
              <w:t>ClearWay BGP303 LED35-4S/830 PSR II DM11 LS-8 42/60.</w:t>
            </w:r>
          </w:p>
          <w:p w14:paraId="4DDC454D" w14:textId="77777777" w:rsidR="0082298F" w:rsidRPr="006C5449" w:rsidRDefault="0082298F" w:rsidP="00BB1654">
            <w:pPr>
              <w:jc w:val="both"/>
              <w:rPr>
                <w:rFonts w:ascii="Arial" w:hAnsi="Arial" w:cs="Arial"/>
              </w:rPr>
            </w:pPr>
          </w:p>
        </w:tc>
      </w:tr>
      <w:tr w:rsidR="0082298F" w:rsidRPr="006C5449" w14:paraId="2B48414E" w14:textId="77777777" w:rsidTr="00A02786">
        <w:trPr>
          <w:trHeight w:val="283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6F9EB" w14:textId="77777777" w:rsidR="0082298F" w:rsidRPr="006C5449" w:rsidRDefault="0082298F" w:rsidP="00A02786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E92F3" w14:textId="77777777" w:rsidR="0082298F" w:rsidRPr="006C5449" w:rsidRDefault="0082298F" w:rsidP="00A027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PHILIPS </w:t>
            </w:r>
            <w:r w:rsidRPr="003B777C">
              <w:rPr>
                <w:rFonts w:ascii="Arial" w:hAnsi="Arial" w:cs="Arial"/>
              </w:rPr>
              <w:t>o similar</w:t>
            </w:r>
          </w:p>
        </w:tc>
      </w:tr>
    </w:tbl>
    <w:p w14:paraId="0DFE1CB0" w14:textId="77777777" w:rsidR="0082298F" w:rsidRPr="00C17F75" w:rsidRDefault="0082298F" w:rsidP="0082298F">
      <w:pPr>
        <w:jc w:val="both"/>
        <w:rPr>
          <w:highlight w:val="yellow"/>
        </w:rPr>
      </w:pPr>
    </w:p>
    <w:p w14:paraId="689F4D1F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425E9F83" w14:textId="77777777" w:rsidR="00D52D42" w:rsidRDefault="00D52D42" w:rsidP="00DE3890">
      <w:pPr>
        <w:jc w:val="both"/>
        <w:rPr>
          <w:rFonts w:ascii="Arial" w:hAnsi="Arial" w:cs="Arial"/>
        </w:rPr>
        <w:sectPr w:rsidR="00D52D42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FB71EE" w14:paraId="62BF9DC6" w14:textId="77777777" w:rsidTr="00A02786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431A4B18" w14:textId="77777777" w:rsidR="00DE3890" w:rsidRPr="00FB71EE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FB71EE" w14:paraId="523EA4DA" w14:textId="77777777" w:rsidTr="00A02786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6C14AEC3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70815603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ETBT</w:t>
            </w:r>
          </w:p>
        </w:tc>
        <w:tc>
          <w:tcPr>
            <w:tcW w:w="815" w:type="dxa"/>
            <w:shd w:val="clear" w:color="auto" w:fill="E6E6E6"/>
          </w:tcPr>
          <w:p w14:paraId="2CCDB5F0" w14:textId="77777777" w:rsidR="00DE3890" w:rsidRPr="00FB71EE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2" w:type="dxa"/>
          </w:tcPr>
          <w:p w14:paraId="6AC993F9" w14:textId="77777777" w:rsidR="00DE3890" w:rsidRPr="00FB71EE" w:rsidRDefault="00DE3890" w:rsidP="00E40C17">
            <w:pPr>
              <w:jc w:val="center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31/01/2002</w:t>
            </w:r>
          </w:p>
        </w:tc>
      </w:tr>
      <w:tr w:rsidR="00DE3890" w:rsidRPr="00FB71EE" w14:paraId="015B3703" w14:textId="77777777" w:rsidTr="00A02786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48472087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6BB7B302" w14:textId="77777777" w:rsidR="00DE3890" w:rsidRPr="00FB71EE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77" w:name="_Toc261341742"/>
            <w:bookmarkStart w:id="178" w:name="_Toc162262032"/>
            <w:r w:rsidRPr="00FB71EE">
              <w:rPr>
                <w:rFonts w:ascii="Arial" w:hAnsi="Arial" w:cs="Arial"/>
              </w:rPr>
              <w:t>SAFATA DE REIXETA</w:t>
            </w:r>
            <w:bookmarkEnd w:id="177"/>
            <w:bookmarkEnd w:id="178"/>
          </w:p>
        </w:tc>
      </w:tr>
      <w:tr w:rsidR="00DE3890" w:rsidRPr="00FB71EE" w14:paraId="00E75661" w14:textId="77777777" w:rsidTr="00A02786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235A1521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51E95ED1" w14:textId="77777777" w:rsidR="00DE3890" w:rsidRPr="00FB71EE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  <w:bookmarkStart w:id="179" w:name="_Toc261341743"/>
            <w:bookmarkStart w:id="180" w:name="_Toc162262033"/>
            <w:r w:rsidRPr="00FB71EE">
              <w:rPr>
                <w:rFonts w:ascii="Arial" w:hAnsi="Arial" w:cs="Arial"/>
              </w:rPr>
              <w:t>REJIBAND</w:t>
            </w:r>
            <w:bookmarkEnd w:id="179"/>
            <w:bookmarkEnd w:id="180"/>
          </w:p>
        </w:tc>
      </w:tr>
      <w:tr w:rsidR="00DE3890" w:rsidRPr="00FB71EE" w14:paraId="6917794E" w14:textId="77777777" w:rsidTr="00A02786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45E965F5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25F953FB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Instal·lació elèctrica</w:t>
            </w:r>
          </w:p>
        </w:tc>
      </w:tr>
    </w:tbl>
    <w:p w14:paraId="44959D39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3ABD5F29" w14:textId="77777777" w:rsidR="00DE3890" w:rsidRPr="00A02786" w:rsidRDefault="00813B2D" w:rsidP="00A02786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6B399C6D">
          <v:line id="_x0000_s2089" style="position:absolute;left:0;text-align:left;z-index:251639808" from=".8pt,18pt" to="482.7pt,18pt" strokeweight=".5pt"/>
        </w:pict>
      </w:r>
      <w:r w:rsidR="00DE3890" w:rsidRPr="00A02786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1168"/>
        <w:gridCol w:w="8471"/>
      </w:tblGrid>
      <w:tr w:rsidR="00DE3890" w:rsidRPr="00FB71EE" w14:paraId="7B805D69" w14:textId="77777777" w:rsidTr="00A02786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87E5D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Sistema de safata en forma de reixeta de rodons d’acer electrosoldat de Ø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FB71EE">
                <w:rPr>
                  <w:rFonts w:ascii="Arial" w:hAnsi="Arial" w:cs="Arial"/>
                </w:rPr>
                <w:t>5 mm</w:t>
              </w:r>
            </w:smartTag>
            <w:r w:rsidRPr="00FB71EE">
              <w:rPr>
                <w:rFonts w:ascii="Arial" w:hAnsi="Arial" w:cs="Arial"/>
              </w:rPr>
              <w:t xml:space="preserve"> amb tapa.</w:t>
            </w:r>
          </w:p>
          <w:p w14:paraId="111480CB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</w:p>
          <w:p w14:paraId="5A9D9867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Màxima resistència.</w:t>
            </w:r>
          </w:p>
          <w:p w14:paraId="6AEC8B25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</w:p>
          <w:p w14:paraId="0FA30195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Galvanitzada en calent.</w:t>
            </w:r>
          </w:p>
        </w:tc>
      </w:tr>
      <w:tr w:rsidR="00DE3890" w:rsidRPr="00FB71EE" w14:paraId="0170F6E8" w14:textId="77777777" w:rsidTr="00A0278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8C6C66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14:paraId="54274438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</w:p>
        </w:tc>
      </w:tr>
      <w:tr w:rsidR="00DE3890" w:rsidRPr="00FB71EE" w14:paraId="3B1B76C2" w14:textId="77777777" w:rsidTr="00A02786">
        <w:trPr>
          <w:trHeight w:val="283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CDE99" w14:textId="77777777" w:rsidR="00DE3890" w:rsidRPr="00FB71EE" w:rsidRDefault="00DE3890" w:rsidP="00A02786">
            <w:pPr>
              <w:rPr>
                <w:rFonts w:ascii="Arial" w:hAnsi="Arial" w:cs="Arial"/>
                <w:b/>
                <w:bCs/>
              </w:rPr>
            </w:pPr>
            <w:r w:rsidRPr="00FD56EE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FB71E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475E4" w14:textId="77777777" w:rsidR="00DE3890" w:rsidRPr="00FB71EE" w:rsidRDefault="00DE3890" w:rsidP="00A02786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REJIBAND o similar</w:t>
            </w:r>
          </w:p>
        </w:tc>
      </w:tr>
    </w:tbl>
    <w:p w14:paraId="27A7BC88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68F86EE4" w14:textId="77777777" w:rsidR="00DE3890" w:rsidRDefault="00DE3890" w:rsidP="00DE3890">
      <w:pPr>
        <w:jc w:val="both"/>
        <w:rPr>
          <w:rFonts w:ascii="Arial" w:hAnsi="Arial" w:cs="Arial"/>
        </w:rPr>
      </w:pPr>
    </w:p>
    <w:p w14:paraId="1DC31798" w14:textId="77777777" w:rsidR="00DE3890" w:rsidRDefault="00DE3890" w:rsidP="00DE3890">
      <w:pPr>
        <w:jc w:val="both"/>
        <w:rPr>
          <w:rFonts w:ascii="Arial" w:hAnsi="Arial" w:cs="Arial"/>
        </w:rPr>
        <w:sectPr w:rsidR="00DE3890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8C02C5" w14:paraId="49BC45EE" w14:textId="77777777" w:rsidTr="00A02786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606CD1DF" w14:textId="77777777" w:rsidR="00DE3890" w:rsidRPr="008C02C5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8C02C5" w14:paraId="5C6C3EC0" w14:textId="77777777" w:rsidTr="00A02786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56D3A735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10C27DBD" w14:textId="77777777" w:rsidR="00DE3890" w:rsidRPr="008C02C5" w:rsidRDefault="00396E17" w:rsidP="00E40C17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105E7B34" w14:textId="77777777" w:rsidR="00DE3890" w:rsidRPr="008C02C5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13A92E91" w14:textId="77777777" w:rsidR="00DE3890" w:rsidRPr="008C02C5" w:rsidRDefault="00DE3890" w:rsidP="00E40C17">
            <w:pPr>
              <w:jc w:val="center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25/02/2010</w:t>
            </w:r>
          </w:p>
        </w:tc>
      </w:tr>
      <w:tr w:rsidR="00DE3890" w:rsidRPr="008C02C5" w14:paraId="5380A058" w14:textId="77777777" w:rsidTr="00A02786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3FB02FEE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652B91AE" w14:textId="77777777" w:rsidR="00DE3890" w:rsidRPr="008C02C5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81" w:name="_Toc260816284"/>
            <w:bookmarkStart w:id="182" w:name="_Toc261341744"/>
            <w:bookmarkStart w:id="183" w:name="_Toc162262034"/>
            <w:r w:rsidRPr="008C02C5">
              <w:rPr>
                <w:rFonts w:ascii="Arial" w:hAnsi="Arial" w:cs="Arial"/>
              </w:rPr>
              <w:t>SAFATES ELÈCTRIQUES PVC BAIXA TENSIÓ</w:t>
            </w:r>
            <w:bookmarkEnd w:id="181"/>
            <w:bookmarkEnd w:id="182"/>
            <w:bookmarkEnd w:id="183"/>
          </w:p>
        </w:tc>
      </w:tr>
      <w:tr w:rsidR="00DE3890" w:rsidRPr="008C02C5" w14:paraId="19CBB6E4" w14:textId="77777777" w:rsidTr="00A02786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8942B89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3756D8E6" w14:textId="77777777" w:rsidR="00DE3890" w:rsidRPr="008C02C5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  <w:bookmarkStart w:id="184" w:name="_Toc260816285"/>
            <w:bookmarkStart w:id="185" w:name="_Toc261341745"/>
            <w:bookmarkStart w:id="186" w:name="_Toc162262035"/>
            <w:r w:rsidRPr="008C02C5">
              <w:rPr>
                <w:rFonts w:ascii="Arial" w:hAnsi="Arial" w:cs="Arial"/>
              </w:rPr>
              <w:t>UNEX</w:t>
            </w:r>
            <w:bookmarkEnd w:id="184"/>
            <w:bookmarkEnd w:id="185"/>
            <w:bookmarkEnd w:id="186"/>
          </w:p>
        </w:tc>
      </w:tr>
      <w:tr w:rsidR="00DE3890" w:rsidRPr="008C02C5" w14:paraId="181CB07E" w14:textId="77777777" w:rsidTr="00A02786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3733F94F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5FF0132E" w14:textId="77777777" w:rsidR="00DE3890" w:rsidRPr="008C02C5" w:rsidRDefault="000D53DD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Safata de PVC</w:t>
            </w:r>
          </w:p>
        </w:tc>
      </w:tr>
    </w:tbl>
    <w:p w14:paraId="1FAB9104" w14:textId="77777777" w:rsidR="00DE3890" w:rsidRPr="008C02C5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13E7059F" w14:textId="77777777" w:rsidR="00DE3890" w:rsidRPr="00A02786" w:rsidRDefault="00813B2D" w:rsidP="00A02786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1C32E4A8">
          <v:line id="_x0000_s2102" style="position:absolute;left:0;text-align:left;z-index:251652096" from=".8pt,18pt" to="482.7pt,18pt" strokeweight=".5pt"/>
        </w:pict>
      </w:r>
      <w:r w:rsidR="00577192" w:rsidRPr="00A02786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03"/>
        <w:gridCol w:w="993"/>
        <w:gridCol w:w="6943"/>
      </w:tblGrid>
      <w:tr w:rsidR="00DE3890" w:rsidRPr="008C02C5" w14:paraId="569CECE1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F5CF6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Protecció contra impactes mecànics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4E2E05AF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IK9</w:t>
            </w:r>
          </w:p>
        </w:tc>
      </w:tr>
      <w:tr w:rsidR="00DE3890" w:rsidRPr="008C02C5" w14:paraId="49BDE895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85990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Classificació elèctrica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55D0E3BF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Material aïllant</w:t>
            </w:r>
          </w:p>
        </w:tc>
      </w:tr>
      <w:tr w:rsidR="00DE3890" w:rsidRPr="008C02C5" w14:paraId="11F6480E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07FF0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 xml:space="preserve">Comportament al foc 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6388CB90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Classificació M1</w:t>
            </w:r>
          </w:p>
        </w:tc>
      </w:tr>
      <w:tr w:rsidR="00DE3890" w:rsidRPr="008C02C5" w14:paraId="2E6C0E28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6F46A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Comportament contra la corrosió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474B4A3E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Resistent a la corrosió</w:t>
            </w:r>
          </w:p>
        </w:tc>
      </w:tr>
      <w:tr w:rsidR="00DE3890" w:rsidRPr="008C02C5" w14:paraId="14E99882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7E203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Tapa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66563985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Sí</w:t>
            </w:r>
          </w:p>
        </w:tc>
      </w:tr>
      <w:tr w:rsidR="00DE3890" w:rsidRPr="008C02C5" w14:paraId="22BB43D4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C8100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093DCBAC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Gris</w:t>
            </w:r>
          </w:p>
        </w:tc>
      </w:tr>
      <w:tr w:rsidR="00DE3890" w:rsidRPr="008C02C5" w14:paraId="2150F5CF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5D44A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Suports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174DDE2C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 xml:space="preserve">PVC o metàl·lics galvanitzats en calent </w:t>
            </w:r>
          </w:p>
        </w:tc>
      </w:tr>
      <w:tr w:rsidR="00DE3890" w:rsidRPr="008C02C5" w14:paraId="04F24EAB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2C60A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 xml:space="preserve">Accessoris de muntatge </w:t>
            </w: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31A43E2F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 xml:space="preserve">PVC, del mateix fabricant </w:t>
            </w:r>
          </w:p>
        </w:tc>
      </w:tr>
      <w:tr w:rsidR="00DE3890" w:rsidRPr="008C02C5" w14:paraId="0DEC05BB" w14:textId="77777777" w:rsidTr="00A02786">
        <w:trPr>
          <w:jc w:val="center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0B56F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</w:tcPr>
          <w:p w14:paraId="21FD4FD3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</w:p>
        </w:tc>
      </w:tr>
      <w:tr w:rsidR="00DE3890" w:rsidRPr="008C02C5" w14:paraId="60609EDD" w14:textId="77777777" w:rsidTr="00A02786">
        <w:trPr>
          <w:trHeight w:val="283"/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493A0" w14:textId="77777777" w:rsidR="00DE3890" w:rsidRPr="008C02C5" w:rsidRDefault="00DE3890" w:rsidP="00A02786">
            <w:pPr>
              <w:keepNext/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  <w:u w:val="single"/>
              </w:rPr>
              <w:t>TIPUS</w:t>
            </w:r>
            <w:r w:rsidRPr="008C02C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03FE8" w14:textId="77777777" w:rsidR="00DE3890" w:rsidRPr="008C02C5" w:rsidRDefault="00DE3890" w:rsidP="00A02786">
            <w:pPr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 xml:space="preserve">PVC, de base perforada </w:t>
            </w:r>
          </w:p>
        </w:tc>
      </w:tr>
      <w:tr w:rsidR="00DE3890" w:rsidRPr="008C02C5" w14:paraId="1AD559DB" w14:textId="77777777" w:rsidTr="00A02786">
        <w:trPr>
          <w:trHeight w:val="283"/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8097" w14:textId="77777777" w:rsidR="00DE3890" w:rsidRPr="008C02C5" w:rsidRDefault="00DE3890" w:rsidP="00A02786">
            <w:pPr>
              <w:keepNext/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  <w:u w:val="single"/>
              </w:rPr>
              <w:t>FABRICANT</w:t>
            </w:r>
            <w:r w:rsidRPr="008C02C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107CF" w14:textId="77777777" w:rsidR="00DE3890" w:rsidRPr="008C02C5" w:rsidRDefault="00DE3890" w:rsidP="00A02786">
            <w:pPr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 xml:space="preserve">UNEX </w:t>
            </w:r>
            <w:r w:rsidR="00542558" w:rsidRPr="003B777C">
              <w:rPr>
                <w:rFonts w:ascii="Arial" w:hAnsi="Arial" w:cs="Arial"/>
              </w:rPr>
              <w:t>o similar</w:t>
            </w:r>
            <w:r w:rsidR="00542558">
              <w:rPr>
                <w:rFonts w:ascii="Arial" w:hAnsi="Arial" w:cs="Arial"/>
              </w:rPr>
              <w:t xml:space="preserve"> </w:t>
            </w:r>
          </w:p>
        </w:tc>
      </w:tr>
    </w:tbl>
    <w:p w14:paraId="05E4EF3E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3ABAD858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2D0A7200" w14:textId="77777777" w:rsidR="00DE3890" w:rsidRPr="003B777C" w:rsidRDefault="00DE3890" w:rsidP="00DE3890">
      <w:pPr>
        <w:jc w:val="both"/>
        <w:rPr>
          <w:rFonts w:ascii="Arial" w:hAnsi="Arial" w:cs="Arial"/>
        </w:rPr>
        <w:sectPr w:rsidR="00DE3890" w:rsidRPr="003B777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FB71EE" w14:paraId="75520478" w14:textId="77777777" w:rsidTr="00A02786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04C42F2A" w14:textId="77777777" w:rsidR="00DE3890" w:rsidRPr="00FB71EE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FB71EE" w14:paraId="7DBC7DD0" w14:textId="77777777" w:rsidTr="00A02786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68261DB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32F10EE9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64D5E040" w14:textId="77777777" w:rsidR="00DE3890" w:rsidRPr="00FB71EE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7C08EEC2" w14:textId="77777777" w:rsidR="00DE3890" w:rsidRPr="00FB71EE" w:rsidRDefault="00DE3890" w:rsidP="00E40C17">
            <w:pPr>
              <w:jc w:val="center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24/10/1998</w:t>
            </w:r>
          </w:p>
        </w:tc>
      </w:tr>
      <w:tr w:rsidR="00DE3890" w:rsidRPr="00FB71EE" w14:paraId="63641D3F" w14:textId="77777777" w:rsidTr="00A02786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3337FC9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29BA192A" w14:textId="77777777" w:rsidR="00DE3890" w:rsidRPr="00FB71EE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87" w:name="_Toc261341746"/>
            <w:bookmarkStart w:id="188" w:name="_Toc162262036"/>
            <w:r w:rsidRPr="00FB71EE">
              <w:rPr>
                <w:rFonts w:ascii="Arial" w:hAnsi="Arial" w:cs="Arial"/>
              </w:rPr>
              <w:t>TUB CORRUGAT PVC</w:t>
            </w:r>
            <w:bookmarkEnd w:id="187"/>
            <w:bookmarkEnd w:id="188"/>
          </w:p>
        </w:tc>
      </w:tr>
      <w:tr w:rsidR="00DE3890" w:rsidRPr="00FB71EE" w14:paraId="2D5C4806" w14:textId="77777777" w:rsidTr="00A02786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12C2F48C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FABR.:</w:t>
            </w:r>
          </w:p>
        </w:tc>
        <w:tc>
          <w:tcPr>
            <w:tcW w:w="7454" w:type="dxa"/>
            <w:gridSpan w:val="3"/>
          </w:tcPr>
          <w:p w14:paraId="5C2C5F99" w14:textId="77777777" w:rsidR="00DE3890" w:rsidRPr="00FB71EE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  <w:bookmarkStart w:id="189" w:name="_Toc261341747"/>
            <w:bookmarkStart w:id="190" w:name="_Toc162262037"/>
            <w:r w:rsidRPr="00FB71EE">
              <w:rPr>
                <w:rFonts w:ascii="Arial" w:hAnsi="Arial" w:cs="Arial"/>
              </w:rPr>
              <w:t>PEMSA</w:t>
            </w:r>
            <w:bookmarkEnd w:id="189"/>
            <w:bookmarkEnd w:id="190"/>
          </w:p>
        </w:tc>
      </w:tr>
      <w:tr w:rsidR="00DE3890" w:rsidRPr="00FB71EE" w14:paraId="50990938" w14:textId="77777777" w:rsidTr="00A02786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843E70B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70037B2B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Instal·lació elèctrica</w:t>
            </w:r>
          </w:p>
        </w:tc>
      </w:tr>
    </w:tbl>
    <w:p w14:paraId="1A039911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1713CDFC" w14:textId="77777777" w:rsidR="00DE3890" w:rsidRPr="00A02786" w:rsidRDefault="00813B2D" w:rsidP="00A02786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677AB99A">
          <v:line id="_x0000_s2090" style="position:absolute;left:0;text-align:left;z-index:251640832" from=".8pt,18pt" to="482.7pt,18pt" strokeweight=".5pt"/>
        </w:pict>
      </w:r>
      <w:r w:rsidR="00DE3890" w:rsidRPr="00A02786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1136"/>
        <w:gridCol w:w="1493"/>
        <w:gridCol w:w="7010"/>
      </w:tblGrid>
      <w:tr w:rsidR="00DE3890" w:rsidRPr="00FB71EE" w14:paraId="3BCFF8D1" w14:textId="77777777" w:rsidTr="00A02786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207D9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Resistència aixafament 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2D83FEBA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Segons ASTM D 2412-68</w:t>
            </w:r>
          </w:p>
        </w:tc>
      </w:tr>
      <w:tr w:rsidR="00DE3890" w:rsidRPr="00FB71EE" w14:paraId="4E16AECF" w14:textId="77777777" w:rsidTr="00A02786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93C33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Resistència buit 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0FD734F1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760 mw. Hg.</w:t>
            </w:r>
          </w:p>
        </w:tc>
      </w:tr>
      <w:tr w:rsidR="00DE3890" w:rsidRPr="00FB71EE" w14:paraId="11133BE9" w14:textId="77777777" w:rsidTr="00A02786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D09F3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Resistència xoc </w:t>
            </w: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5BB38572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Segons DIN-1187</w:t>
            </w:r>
          </w:p>
        </w:tc>
      </w:tr>
      <w:tr w:rsidR="00DE3890" w:rsidRPr="00FB71EE" w14:paraId="7809191B" w14:textId="77777777" w:rsidTr="00A02786">
        <w:trPr>
          <w:jc w:val="center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E16CA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</w:tcPr>
          <w:p w14:paraId="2DECFF40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</w:p>
        </w:tc>
      </w:tr>
      <w:tr w:rsidR="00FD56EE" w:rsidRPr="006C5449" w14:paraId="45FD7581" w14:textId="77777777" w:rsidTr="00A02786">
        <w:tblPrEx>
          <w:tblCellMar>
            <w:bottom w:w="85" w:type="dxa"/>
          </w:tblCellMar>
        </w:tblPrEx>
        <w:trPr>
          <w:trHeight w:val="283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51F5E" w14:textId="77777777" w:rsidR="00FD56EE" w:rsidRPr="006C5449" w:rsidRDefault="00FD56EE" w:rsidP="00A02786">
            <w:pPr>
              <w:keepNext/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104AF" w14:textId="77777777" w:rsidR="00FD56EE" w:rsidRPr="006C5449" w:rsidRDefault="00FD56EE" w:rsidP="00A02786">
            <w:pPr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PEMSA o similar</w:t>
            </w:r>
          </w:p>
        </w:tc>
      </w:tr>
    </w:tbl>
    <w:p w14:paraId="2791BE17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1D36453C" w14:textId="77777777" w:rsidR="00DE3890" w:rsidRPr="003B777C" w:rsidRDefault="00DE3890" w:rsidP="00DE3890">
      <w:pPr>
        <w:jc w:val="both"/>
        <w:rPr>
          <w:rFonts w:ascii="Arial" w:hAnsi="Arial" w:cs="Arial"/>
        </w:rPr>
      </w:pPr>
    </w:p>
    <w:p w14:paraId="460AD036" w14:textId="77777777" w:rsidR="00DE3890" w:rsidRPr="003B777C" w:rsidRDefault="00DE3890" w:rsidP="00DE3890">
      <w:pPr>
        <w:jc w:val="both"/>
        <w:rPr>
          <w:rFonts w:ascii="Arial" w:hAnsi="Arial" w:cs="Arial"/>
        </w:rPr>
        <w:sectPr w:rsidR="00DE3890" w:rsidRPr="003B777C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FB71EE" w14:paraId="3517B380" w14:textId="77777777" w:rsidTr="006E7F67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27E2710C" w14:textId="77777777" w:rsidR="00DE3890" w:rsidRPr="00FB71EE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FB71EE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FB71EE" w14:paraId="4D295AD8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94DFCAE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6FE38E7A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07DDD469" w14:textId="77777777" w:rsidR="00DE3890" w:rsidRPr="00FB71EE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FB71EE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642A7DCF" w14:textId="77777777" w:rsidR="00DE3890" w:rsidRPr="00FB71EE" w:rsidRDefault="00DE3890" w:rsidP="00E40C17">
            <w:pPr>
              <w:jc w:val="center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07/03/2001</w:t>
            </w:r>
          </w:p>
        </w:tc>
      </w:tr>
      <w:tr w:rsidR="00DE3890" w:rsidRPr="00FB71EE" w14:paraId="2C5416B1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68EF8D8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75ED5147" w14:textId="77777777" w:rsidR="00DE3890" w:rsidRPr="00FB71EE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91" w:name="_Toc261341748"/>
            <w:bookmarkStart w:id="192" w:name="_Toc162262038"/>
            <w:r w:rsidRPr="00FB71EE">
              <w:rPr>
                <w:rFonts w:ascii="Arial" w:hAnsi="Arial" w:cs="Arial"/>
              </w:rPr>
              <w:t>TUBS D’ACER MÈTRIC</w:t>
            </w:r>
            <w:bookmarkEnd w:id="191"/>
            <w:bookmarkEnd w:id="192"/>
          </w:p>
        </w:tc>
      </w:tr>
      <w:tr w:rsidR="00DE3890" w:rsidRPr="00FB71EE" w14:paraId="403401E2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30F74E8E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1A8D77A7" w14:textId="77777777" w:rsidR="00DE3890" w:rsidRPr="00FB71EE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  <w:bookmarkStart w:id="193" w:name="_Toc261341749"/>
            <w:bookmarkStart w:id="194" w:name="_Toc162262039"/>
            <w:r w:rsidRPr="00FB71EE">
              <w:rPr>
                <w:rFonts w:ascii="Arial" w:hAnsi="Arial" w:cs="Arial"/>
              </w:rPr>
              <w:t>BALCELLS</w:t>
            </w:r>
            <w:bookmarkEnd w:id="193"/>
            <w:bookmarkEnd w:id="194"/>
          </w:p>
        </w:tc>
      </w:tr>
      <w:tr w:rsidR="00DE3890" w:rsidRPr="00FB71EE" w14:paraId="28E22FCB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26390821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74F9A956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Instal·lació elèctrica</w:t>
            </w:r>
          </w:p>
        </w:tc>
      </w:tr>
    </w:tbl>
    <w:p w14:paraId="085059CA" w14:textId="77777777" w:rsidR="00DE3890" w:rsidRPr="003B777C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0D914219" w14:textId="77777777" w:rsidR="00DE3890" w:rsidRPr="006E7F67" w:rsidRDefault="00813B2D" w:rsidP="006E7F67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6A2F281A">
          <v:line id="_x0000_s2085" style="position:absolute;left:0;text-align:left;z-index:251637760;mso-position-horizontal:left" from="0,17pt" to="481.9pt,17pt" strokeweight=".5pt"/>
        </w:pict>
      </w:r>
      <w:r w:rsidR="00DE3890" w:rsidRPr="006E7F67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1136"/>
        <w:gridCol w:w="1201"/>
        <w:gridCol w:w="7302"/>
      </w:tblGrid>
      <w:tr w:rsidR="00DE3890" w:rsidRPr="00FB71EE" w14:paraId="155E7111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176E7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Acer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055B29C7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Qualitat ST-35</w:t>
            </w:r>
          </w:p>
        </w:tc>
      </w:tr>
      <w:tr w:rsidR="00DE3890" w:rsidRPr="00FB71EE" w14:paraId="55D88A7B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44E60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 xml:space="preserve">Soldat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02DF915F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Amb tolerància DIN 1629</w:t>
            </w:r>
          </w:p>
        </w:tc>
      </w:tr>
      <w:tr w:rsidR="00DE3890" w:rsidRPr="00FB71EE" w14:paraId="53660AD4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56786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Dimensions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54A18487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Segons UNE-EN 60423</w:t>
            </w:r>
          </w:p>
        </w:tc>
      </w:tr>
      <w:tr w:rsidR="00DE3890" w:rsidRPr="00FB71EE" w14:paraId="6E221D49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A546A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Norma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63452179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Segons UNE-EN 50086-2-1</w:t>
            </w:r>
          </w:p>
        </w:tc>
      </w:tr>
      <w:tr w:rsidR="00DE3890" w:rsidRPr="00FB71EE" w14:paraId="6D89EA33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A5CCD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Grau de protecció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4756F1E0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 xml:space="preserve">de </w:t>
            </w:r>
            <w:smartTag w:uri="urn:schemas-microsoft-com:office:smarttags" w:element="metricconverter">
              <w:smartTagPr>
                <w:attr w:name="ProductID" w:val="7 a"/>
              </w:smartTagPr>
              <w:r w:rsidRPr="00FB71EE">
                <w:rPr>
                  <w:rFonts w:ascii="Arial" w:hAnsi="Arial" w:cs="Arial"/>
                </w:rPr>
                <w:t>7 a</w:t>
              </w:r>
            </w:smartTag>
            <w:r w:rsidRPr="00FB71EE">
              <w:rPr>
                <w:rFonts w:ascii="Arial" w:hAnsi="Arial" w:cs="Arial"/>
              </w:rPr>
              <w:t xml:space="preserve"> 9 segons UNE-20324</w:t>
            </w:r>
          </w:p>
        </w:tc>
      </w:tr>
      <w:tr w:rsidR="00DE3890" w:rsidRPr="00FB71EE" w14:paraId="046356A2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A9FD6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FB71EE">
              <w:rPr>
                <w:rFonts w:ascii="Arial" w:hAnsi="Arial" w:cs="Arial"/>
                <w:b/>
                <w:bCs/>
              </w:rPr>
              <w:t>Galvanitzat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6A02B193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  <w:r w:rsidRPr="00FB71EE">
              <w:rPr>
                <w:rFonts w:ascii="Arial" w:hAnsi="Arial" w:cs="Arial"/>
              </w:rPr>
              <w:t>Electrolític, exterior i protecció interior amb pintura especial anticorrosiva</w:t>
            </w:r>
          </w:p>
        </w:tc>
      </w:tr>
      <w:tr w:rsidR="00DE3890" w:rsidRPr="00FB71EE" w14:paraId="5F04701A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F2C7C" w14:textId="77777777" w:rsidR="00DE3890" w:rsidRPr="00FB71EE" w:rsidRDefault="00DE3890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655A949E" w14:textId="77777777" w:rsidR="00DE3890" w:rsidRPr="00FB71EE" w:rsidRDefault="00DE3890" w:rsidP="00E40C17">
            <w:pPr>
              <w:jc w:val="both"/>
              <w:rPr>
                <w:rFonts w:ascii="Arial" w:hAnsi="Arial" w:cs="Arial"/>
              </w:rPr>
            </w:pPr>
          </w:p>
        </w:tc>
      </w:tr>
      <w:tr w:rsidR="001D57BF" w:rsidRPr="00FB71EE" w14:paraId="41FB7F8E" w14:textId="77777777" w:rsidTr="006E7F67">
        <w:trPr>
          <w:trHeight w:val="283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D7534" w14:textId="77777777" w:rsidR="001D57BF" w:rsidRPr="00FB71EE" w:rsidRDefault="001D57BF" w:rsidP="006E7F67">
            <w:pPr>
              <w:rPr>
                <w:rFonts w:ascii="Arial" w:hAnsi="Arial" w:cs="Arial"/>
                <w:b/>
                <w:bCs/>
              </w:rPr>
            </w:pPr>
            <w:r w:rsidRPr="006C5449">
              <w:rPr>
                <w:rFonts w:ascii="Arial" w:hAnsi="Arial" w:cs="Arial"/>
                <w:b/>
                <w:bCs/>
                <w:u w:val="single"/>
              </w:rPr>
              <w:t>MARCA</w:t>
            </w:r>
            <w:r w:rsidRPr="006C544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62AF9" w14:textId="77777777" w:rsidR="001D57BF" w:rsidRPr="00FB71EE" w:rsidRDefault="00542558" w:rsidP="006E7F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BALCELLS</w:t>
            </w:r>
            <w:r w:rsidR="001D57BF" w:rsidRPr="00FB71EE">
              <w:rPr>
                <w:rFonts w:ascii="Arial" w:hAnsi="Arial" w:cs="Arial"/>
              </w:rPr>
              <w:t xml:space="preserve"> o similar</w:t>
            </w:r>
          </w:p>
        </w:tc>
      </w:tr>
    </w:tbl>
    <w:p w14:paraId="6859300B" w14:textId="77777777" w:rsidR="00DE3890" w:rsidRDefault="00DE3890" w:rsidP="00DE3890">
      <w:pPr>
        <w:jc w:val="both"/>
        <w:rPr>
          <w:rFonts w:ascii="Arial" w:hAnsi="Arial" w:cs="Arial"/>
        </w:rPr>
      </w:pPr>
    </w:p>
    <w:p w14:paraId="4094FE72" w14:textId="77777777" w:rsidR="00FD56EE" w:rsidRPr="00C17F75" w:rsidRDefault="00FD56EE" w:rsidP="00FD56EE">
      <w:pPr>
        <w:jc w:val="both"/>
        <w:rPr>
          <w:highlight w:val="yellow"/>
        </w:rPr>
      </w:pPr>
    </w:p>
    <w:p w14:paraId="2EF23D32" w14:textId="77777777" w:rsidR="00FD56EE" w:rsidRPr="003B777C" w:rsidRDefault="00FD56EE" w:rsidP="00FD56EE">
      <w:pPr>
        <w:jc w:val="both"/>
        <w:rPr>
          <w:rFonts w:ascii="Arial" w:hAnsi="Arial" w:cs="Arial"/>
        </w:rPr>
      </w:pPr>
    </w:p>
    <w:p w14:paraId="1E228294" w14:textId="77777777" w:rsidR="00DE3890" w:rsidRDefault="00DE3890" w:rsidP="00DE3890">
      <w:pPr>
        <w:jc w:val="both"/>
        <w:rPr>
          <w:rFonts w:ascii="Arial" w:hAnsi="Arial" w:cs="Arial"/>
        </w:rPr>
        <w:sectPr w:rsidR="00DE3890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8C02C5" w14:paraId="48AF435D" w14:textId="77777777" w:rsidTr="006E7F67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2CF83252" w14:textId="77777777" w:rsidR="00DE3890" w:rsidRPr="008C02C5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C02C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8C02C5" w14:paraId="4A5D4106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6B81CE2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6038B243" w14:textId="77777777" w:rsidR="00DE3890" w:rsidRPr="008C02C5" w:rsidRDefault="00396E17" w:rsidP="00E40C17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7A1B9BF6" w14:textId="77777777" w:rsidR="00DE3890" w:rsidRPr="008C02C5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8C02C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103B3497" w14:textId="77777777" w:rsidR="00DE3890" w:rsidRPr="008C02C5" w:rsidRDefault="00DE3890" w:rsidP="00E40C17">
            <w:pPr>
              <w:jc w:val="center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25/02/2010</w:t>
            </w:r>
          </w:p>
        </w:tc>
      </w:tr>
      <w:tr w:rsidR="00DE3890" w:rsidRPr="008C02C5" w14:paraId="06A514DC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7694578C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33EF83EE" w14:textId="77777777" w:rsidR="00DE3890" w:rsidRPr="008C02C5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195" w:name="_Toc260816290"/>
            <w:bookmarkStart w:id="196" w:name="_Toc261341750"/>
            <w:bookmarkStart w:id="197" w:name="_Toc162262040"/>
            <w:r w:rsidRPr="008C02C5">
              <w:rPr>
                <w:rFonts w:ascii="Arial" w:hAnsi="Arial" w:cs="Arial"/>
              </w:rPr>
              <w:t>TUB PVC RÍGID DE BAIXA TENSIÓ</w:t>
            </w:r>
            <w:bookmarkEnd w:id="195"/>
            <w:bookmarkEnd w:id="196"/>
            <w:bookmarkEnd w:id="197"/>
            <w:r w:rsidRPr="008C02C5">
              <w:rPr>
                <w:rFonts w:ascii="Arial" w:hAnsi="Arial" w:cs="Arial"/>
              </w:rPr>
              <w:t xml:space="preserve">      </w:t>
            </w:r>
          </w:p>
        </w:tc>
      </w:tr>
      <w:tr w:rsidR="00DE3890" w:rsidRPr="008C02C5" w14:paraId="758EFAAA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61DF5C5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466A42BC" w14:textId="77777777" w:rsidR="00DE3890" w:rsidRPr="008C02C5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DE3890" w:rsidRPr="008C02C5" w14:paraId="2A2C955B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93339D5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0D3E4D6A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Canalització de baixa tensió</w:t>
            </w:r>
          </w:p>
        </w:tc>
      </w:tr>
    </w:tbl>
    <w:p w14:paraId="0B6A803B" w14:textId="77777777" w:rsidR="00DE3890" w:rsidRPr="008C02C5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0FC60571" w14:textId="77777777" w:rsidR="00DE3890" w:rsidRPr="006E7F67" w:rsidRDefault="00813B2D" w:rsidP="006E7F67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2E226183">
          <v:line id="_x0000_s2104" style="position:absolute;left:0;text-align:left;z-index:251653120" from=".45pt,17.5pt" to="482.35pt,17.5pt" strokeweight=".5pt"/>
        </w:pict>
      </w:r>
      <w:r w:rsidR="00DE3890" w:rsidRPr="006E7F67">
        <w:rPr>
          <w:rFonts w:ascii="Arial" w:hAnsi="Arial" w:cs="Arial"/>
          <w:b/>
          <w:bCs/>
          <w:i/>
        </w:rPr>
        <w:t xml:space="preserve">CARACTERÍSTIQUES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337"/>
        <w:gridCol w:w="7302"/>
      </w:tblGrid>
      <w:tr w:rsidR="00DE3890" w:rsidRPr="008C02C5" w14:paraId="56D99B59" w14:textId="77777777" w:rsidTr="006E7F67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CB87C2" w14:textId="77777777" w:rsidR="00DE3890" w:rsidRPr="003640A8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3640A8">
              <w:rPr>
                <w:rFonts w:ascii="Arial" w:hAnsi="Arial" w:cs="Arial"/>
                <w:b/>
                <w:bCs/>
              </w:rPr>
              <w:t>Protecció contra impactes mecànics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2D23F0CC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3640A8">
              <w:rPr>
                <w:rFonts w:ascii="Arial" w:hAnsi="Arial" w:cs="Arial"/>
              </w:rPr>
              <w:t>IK 09</w:t>
            </w:r>
          </w:p>
        </w:tc>
      </w:tr>
      <w:tr w:rsidR="00DE3890" w:rsidRPr="008C02C5" w14:paraId="20978A01" w14:textId="77777777" w:rsidTr="006E7F67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298BFB" w14:textId="77777777" w:rsidR="00AA4033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Classificació</w:t>
            </w:r>
          </w:p>
          <w:p w14:paraId="55EC168A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elèctrica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5D299DCC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Material aïllant</w:t>
            </w:r>
          </w:p>
        </w:tc>
      </w:tr>
      <w:tr w:rsidR="00DE3890" w:rsidRPr="008C02C5" w14:paraId="338D6579" w14:textId="77777777" w:rsidTr="006E7F67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961B9B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Comportament a la corrosió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49AE01F1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Resistent a la corrosió</w:t>
            </w:r>
          </w:p>
        </w:tc>
      </w:tr>
      <w:tr w:rsidR="00DE3890" w:rsidRPr="008C02C5" w14:paraId="70416FC8" w14:textId="77777777" w:rsidTr="006E7F67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7AB483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 xml:space="preserve">Comportament davant la flama 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486BF276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 xml:space="preserve">No propagador </w:t>
            </w:r>
          </w:p>
        </w:tc>
      </w:tr>
      <w:tr w:rsidR="00DE3890" w:rsidRPr="008C02C5" w14:paraId="2FA38919" w14:textId="77777777" w:rsidTr="006E7F67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6A4079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Resistència a l’impacte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1C381C54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8C02C5">
              <w:rPr>
                <w:rFonts w:ascii="Arial" w:hAnsi="Arial" w:cs="Arial"/>
              </w:rPr>
              <w:t xml:space="preserve"> joules a - 5ºC </w:t>
            </w:r>
          </w:p>
        </w:tc>
      </w:tr>
      <w:tr w:rsidR="00DE3890" w:rsidRPr="008C02C5" w14:paraId="71495582" w14:textId="77777777" w:rsidTr="006E7F67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CF61F8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</w:rPr>
              <w:t>Segons norma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41EE316C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UNE – EN 50086-1</w:t>
            </w:r>
          </w:p>
          <w:p w14:paraId="69EADD44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UNE – EN 50086-2-1</w:t>
            </w:r>
          </w:p>
          <w:p w14:paraId="72375C28" w14:textId="77777777" w:rsidR="00DE3890" w:rsidRDefault="00DE3890" w:rsidP="00E40C17">
            <w:pPr>
              <w:jc w:val="both"/>
              <w:rPr>
                <w:rFonts w:ascii="Arial" w:hAnsi="Arial" w:cs="Arial"/>
              </w:rPr>
            </w:pPr>
            <w:r w:rsidRPr="008C02C5">
              <w:rPr>
                <w:rFonts w:ascii="Arial" w:hAnsi="Arial" w:cs="Arial"/>
              </w:rPr>
              <w:t>UN</w:t>
            </w:r>
            <w:r>
              <w:rPr>
                <w:rFonts w:ascii="Arial" w:hAnsi="Arial" w:cs="Arial"/>
              </w:rPr>
              <w:t>E</w:t>
            </w:r>
            <w:r w:rsidRPr="008C02C5">
              <w:rPr>
                <w:rFonts w:ascii="Arial" w:hAnsi="Arial" w:cs="Arial"/>
              </w:rPr>
              <w:t xml:space="preserve"> – EN 60423</w:t>
            </w:r>
          </w:p>
          <w:p w14:paraId="50D75E4B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  <w:r w:rsidRPr="003640A8">
              <w:rPr>
                <w:rFonts w:ascii="Arial" w:hAnsi="Arial" w:cs="Arial"/>
              </w:rPr>
              <w:t xml:space="preserve">UNE </w:t>
            </w:r>
            <w:r>
              <w:rPr>
                <w:rFonts w:ascii="Arial" w:hAnsi="Arial" w:cs="Arial"/>
              </w:rPr>
              <w:t xml:space="preserve">  </w:t>
            </w:r>
            <w:r w:rsidRPr="003640A8">
              <w:rPr>
                <w:rFonts w:ascii="Arial" w:hAnsi="Arial" w:cs="Arial"/>
              </w:rPr>
              <w:t>20324</w:t>
            </w:r>
          </w:p>
        </w:tc>
      </w:tr>
      <w:tr w:rsidR="00DE3890" w:rsidRPr="008C02C5" w14:paraId="58A4BF21" w14:textId="77777777" w:rsidTr="006E7F67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625C81" w14:textId="77777777" w:rsidR="00DE3890" w:rsidRPr="008C02C5" w:rsidRDefault="00DE3890" w:rsidP="00E40C1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49839981" w14:textId="77777777" w:rsidR="00DE3890" w:rsidRPr="008C02C5" w:rsidRDefault="00DE3890" w:rsidP="00E40C17">
            <w:pPr>
              <w:jc w:val="both"/>
              <w:rPr>
                <w:rFonts w:ascii="Arial" w:hAnsi="Arial" w:cs="Arial"/>
              </w:rPr>
            </w:pPr>
          </w:p>
        </w:tc>
      </w:tr>
      <w:tr w:rsidR="00DE3890" w:rsidRPr="008C02C5" w14:paraId="3E7691BF" w14:textId="77777777" w:rsidTr="006E7F67">
        <w:trPr>
          <w:trHeight w:val="283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549F4" w14:textId="77777777" w:rsidR="00DE3890" w:rsidRPr="008C02C5" w:rsidRDefault="00DE3890" w:rsidP="006E7F67">
            <w:pPr>
              <w:keepNext/>
              <w:rPr>
                <w:rFonts w:ascii="Arial" w:hAnsi="Arial" w:cs="Arial"/>
                <w:b/>
                <w:bCs/>
              </w:rPr>
            </w:pPr>
            <w:r w:rsidRPr="008C02C5">
              <w:rPr>
                <w:rFonts w:ascii="Arial" w:hAnsi="Arial" w:cs="Arial"/>
                <w:b/>
                <w:bCs/>
                <w:u w:val="single"/>
              </w:rPr>
              <w:t>TIPUS</w:t>
            </w:r>
            <w:r w:rsidRPr="008C02C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2DDDF" w14:textId="77777777" w:rsidR="00DE3890" w:rsidRPr="008C02C5" w:rsidRDefault="00BE3219" w:rsidP="006E7F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PVC rígid</w:t>
            </w:r>
          </w:p>
        </w:tc>
      </w:tr>
    </w:tbl>
    <w:p w14:paraId="65C22F24" w14:textId="77777777" w:rsidR="00E52994" w:rsidRDefault="00E52994" w:rsidP="00DE3890">
      <w:pPr>
        <w:jc w:val="both"/>
      </w:pPr>
    </w:p>
    <w:p w14:paraId="005F3DA5" w14:textId="77777777" w:rsidR="0082298F" w:rsidRDefault="0082298F" w:rsidP="00DE3890">
      <w:pPr>
        <w:jc w:val="both"/>
        <w:rPr>
          <w:rFonts w:ascii="Arial" w:hAnsi="Arial" w:cs="Arial"/>
        </w:rPr>
        <w:sectPr w:rsidR="0082298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82298F" w:rsidRPr="00056BC6" w14:paraId="21605351" w14:textId="77777777" w:rsidTr="006E7F67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14:paraId="60CC86E8" w14:textId="77777777" w:rsidR="0082298F" w:rsidRPr="00056BC6" w:rsidRDefault="0082298F" w:rsidP="00BB1654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056BC6">
              <w:rPr>
                <w:rFonts w:ascii="Helvetica" w:hAnsi="Helvetica" w:cs="Helvetica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82298F" w:rsidRPr="00056BC6" w14:paraId="3675CF92" w14:textId="77777777" w:rsidTr="006E7F6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076914E9" w14:textId="77777777" w:rsidR="0082298F" w:rsidRPr="00056BC6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14:paraId="6553D0E3" w14:textId="77777777" w:rsidR="0082298F" w:rsidRPr="00056BC6" w:rsidRDefault="0082298F" w:rsidP="00BB1654">
            <w:pPr>
              <w:jc w:val="both"/>
              <w:rPr>
                <w:rFonts w:ascii="Arial" w:hAnsi="Arial" w:cs="Arial"/>
              </w:rPr>
            </w:pPr>
            <w:r w:rsidRPr="00056BC6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BT</w:t>
            </w:r>
          </w:p>
        </w:tc>
        <w:tc>
          <w:tcPr>
            <w:tcW w:w="815" w:type="dxa"/>
            <w:shd w:val="clear" w:color="auto" w:fill="E6E6E6"/>
          </w:tcPr>
          <w:p w14:paraId="5B816EAD" w14:textId="77777777" w:rsidR="0082298F" w:rsidRPr="00056BC6" w:rsidRDefault="0082298F" w:rsidP="00BB1654">
            <w:pPr>
              <w:jc w:val="center"/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Rev.:</w:t>
            </w:r>
          </w:p>
        </w:tc>
        <w:tc>
          <w:tcPr>
            <w:tcW w:w="1482" w:type="dxa"/>
          </w:tcPr>
          <w:p w14:paraId="0F7FD75D" w14:textId="77777777" w:rsidR="0082298F" w:rsidRPr="00056BC6" w:rsidRDefault="0082298F" w:rsidP="00BB1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22/01/2020</w:t>
            </w:r>
          </w:p>
        </w:tc>
      </w:tr>
      <w:tr w:rsidR="0082298F" w:rsidRPr="00056BC6" w14:paraId="5233A9BF" w14:textId="77777777" w:rsidTr="006E7F6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60A8E423" w14:textId="77777777" w:rsidR="0082298F" w:rsidRPr="00056BC6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14:paraId="4A44F339" w14:textId="77777777" w:rsidR="0082298F" w:rsidRPr="00056BC6" w:rsidRDefault="0082298F" w:rsidP="00BB1654">
            <w:pPr>
              <w:jc w:val="both"/>
              <w:outlineLvl w:val="0"/>
              <w:rPr>
                <w:rFonts w:ascii="Arial" w:hAnsi="Arial" w:cs="Arial"/>
              </w:rPr>
            </w:pPr>
            <w:bookmarkStart w:id="198" w:name="_Toc14430845"/>
            <w:bookmarkStart w:id="199" w:name="_Toc162262041"/>
            <w:r>
              <w:rPr>
                <w:rFonts w:ascii="Arial" w:hAnsi="Arial" w:cs="Arial"/>
              </w:rPr>
              <w:t>VARIADOR DE FREQÜÈNCIA</w:t>
            </w:r>
            <w:bookmarkEnd w:id="198"/>
            <w:bookmarkEnd w:id="199"/>
            <w:r>
              <w:rPr>
                <w:rFonts w:ascii="Arial" w:hAnsi="Arial" w:cs="Arial"/>
              </w:rPr>
              <w:t xml:space="preserve"> </w:t>
            </w:r>
          </w:p>
        </w:tc>
      </w:tr>
      <w:tr w:rsidR="0082298F" w:rsidRPr="00056BC6" w14:paraId="74717077" w14:textId="77777777" w:rsidTr="006E7F6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2303EEA3" w14:textId="77777777" w:rsidR="0082298F" w:rsidRPr="00056BC6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14:paraId="68E6AC6B" w14:textId="77777777" w:rsidR="0082298F" w:rsidRPr="00056BC6" w:rsidRDefault="0082298F" w:rsidP="00BB1654">
            <w:pPr>
              <w:jc w:val="both"/>
              <w:outlineLvl w:val="1"/>
              <w:rPr>
                <w:rFonts w:ascii="Arial" w:hAnsi="Arial" w:cs="Arial"/>
              </w:rPr>
            </w:pPr>
            <w:bookmarkStart w:id="200" w:name="_Toc162262042"/>
            <w:r>
              <w:rPr>
                <w:rFonts w:ascii="Arial" w:hAnsi="Arial" w:cs="Arial"/>
              </w:rPr>
              <w:t>SCHNEIDER ELECTRIC</w:t>
            </w:r>
            <w:bookmarkEnd w:id="200"/>
            <w:r>
              <w:rPr>
                <w:rFonts w:ascii="Arial" w:hAnsi="Arial" w:cs="Arial"/>
              </w:rPr>
              <w:t xml:space="preserve">  </w:t>
            </w:r>
          </w:p>
        </w:tc>
      </w:tr>
      <w:tr w:rsidR="0082298F" w:rsidRPr="00056BC6" w14:paraId="540D6515" w14:textId="77777777" w:rsidTr="006E7F67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14:paraId="3EF47F24" w14:textId="77777777" w:rsidR="0082298F" w:rsidRPr="00056BC6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14:paraId="44BE4FEF" w14:textId="77777777" w:rsidR="0082298F" w:rsidRPr="00F217A0" w:rsidRDefault="0082298F" w:rsidP="00BB16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Sistema de control de freqüència per a motors de distribució</w:t>
            </w:r>
          </w:p>
        </w:tc>
      </w:tr>
    </w:tbl>
    <w:p w14:paraId="20EBA7A1" w14:textId="77777777" w:rsidR="0082298F" w:rsidRPr="002610A3" w:rsidRDefault="0082298F" w:rsidP="0082298F">
      <w:pPr>
        <w:widowControl/>
        <w:spacing w:line="360" w:lineRule="auto"/>
        <w:jc w:val="both"/>
        <w:rPr>
          <w:rFonts w:ascii="Arial" w:hAnsi="Arial" w:cs="Arial"/>
        </w:rPr>
      </w:pPr>
    </w:p>
    <w:p w14:paraId="0B8A8C88" w14:textId="77777777" w:rsidR="0082298F" w:rsidRPr="006E7F67" w:rsidRDefault="00813B2D" w:rsidP="006E7F67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3E1B2FEC">
          <v:line id="Line 68" o:spid="_x0000_s2143" style="position:absolute;left:0;text-align:left;z-index:25169817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.45pt,17.5pt" to="482.35pt,17.5pt" strokeweight=".5pt"/>
        </w:pict>
      </w:r>
      <w:r w:rsidR="006E7F67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337"/>
        <w:gridCol w:w="7302"/>
      </w:tblGrid>
      <w:tr w:rsidR="0082298F" w:rsidRPr="00211794" w14:paraId="519C6320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D3DE3FE" w14:textId="77777777" w:rsidR="0082298F" w:rsidRPr="00000637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 xml:space="preserve">Tipus de construcció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2A607605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  <w:r w:rsidRPr="00211794">
              <w:rPr>
                <w:rFonts w:ascii="Arial" w:hAnsi="Arial" w:cs="Arial"/>
                <w:bCs/>
              </w:rPr>
              <w:t>er a muntatge a l’interior d’armari</w:t>
            </w:r>
          </w:p>
        </w:tc>
      </w:tr>
      <w:tr w:rsidR="0082298F" w:rsidRPr="00211794" w14:paraId="2380FA66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7939D23" w14:textId="77777777" w:rsidR="0082298F" w:rsidRPr="00000637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 xml:space="preserve">Grau de protecció mínim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750031BC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IP21 </w:t>
            </w:r>
          </w:p>
        </w:tc>
      </w:tr>
      <w:tr w:rsidR="0082298F" w:rsidRPr="00211794" w14:paraId="04F8476E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612F3B2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Tensió d’entrada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401BC8EF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 xml:space="preserve">3 x </w:t>
            </w:r>
            <w:r>
              <w:rPr>
                <w:rFonts w:ascii="Arial" w:hAnsi="Arial" w:cs="Arial"/>
                <w:bCs/>
              </w:rPr>
              <w:t>38</w:t>
            </w:r>
            <w:r w:rsidRPr="00211794">
              <w:rPr>
                <w:rFonts w:ascii="Arial" w:hAnsi="Arial" w:cs="Arial"/>
                <w:bCs/>
              </w:rPr>
              <w:t xml:space="preserve">0 V </w:t>
            </w:r>
            <w:r w:rsidRPr="00211794">
              <w:rPr>
                <w:rFonts w:ascii="Arial" w:hAnsi="Arial" w:cs="Arial"/>
                <w:bCs/>
              </w:rPr>
              <w:sym w:font="UniversalMath1 BT" w:char="F036"/>
            </w:r>
            <w:r w:rsidRPr="00211794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5</w:t>
            </w:r>
            <w:r w:rsidRPr="00211794">
              <w:rPr>
                <w:rFonts w:ascii="Arial" w:hAnsi="Arial" w:cs="Arial"/>
                <w:bCs/>
              </w:rPr>
              <w:t xml:space="preserve">% </w:t>
            </w:r>
          </w:p>
        </w:tc>
      </w:tr>
      <w:tr w:rsidR="0082298F" w:rsidRPr="00211794" w14:paraId="1B02AA82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3D8E8D4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Freqüència d’entrada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7368EAC0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  <w:r w:rsidRPr="00211794">
              <w:rPr>
                <w:rFonts w:ascii="Arial" w:hAnsi="Arial" w:cs="Arial"/>
                <w:bCs/>
              </w:rPr>
              <w:t xml:space="preserve"> Hz  </w:t>
            </w:r>
            <w:r w:rsidRPr="00211794">
              <w:rPr>
                <w:rFonts w:ascii="Arial" w:hAnsi="Arial" w:cs="Arial"/>
                <w:bCs/>
              </w:rPr>
              <w:sym w:font="UniversalMath1 BT" w:char="F036"/>
            </w:r>
            <w:r>
              <w:rPr>
                <w:rFonts w:ascii="Arial" w:hAnsi="Arial" w:cs="Arial"/>
                <w:bCs/>
              </w:rPr>
              <w:t>5</w:t>
            </w:r>
            <w:r w:rsidRPr="00211794">
              <w:rPr>
                <w:rFonts w:ascii="Arial" w:hAnsi="Arial" w:cs="Arial"/>
                <w:bCs/>
              </w:rPr>
              <w:t>%</w:t>
            </w:r>
          </w:p>
        </w:tc>
      </w:tr>
      <w:tr w:rsidR="0082298F" w:rsidRPr="00211794" w14:paraId="13F37777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0540049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Freqüència de commutació nominal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419BE02A" w14:textId="77777777" w:rsidR="0082298F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 kHz</w:t>
            </w:r>
          </w:p>
        </w:tc>
      </w:tr>
      <w:tr w:rsidR="0082298F" w:rsidRPr="00211794" w14:paraId="01445844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E3AB94A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Rang de freqüències de sortida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2DE33A67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 w:rsidRPr="00530F7E">
              <w:rPr>
                <w:rFonts w:ascii="Arial" w:hAnsi="Arial" w:cs="Arial"/>
                <w:bCs/>
              </w:rPr>
              <w:t>0,1…599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11794">
              <w:rPr>
                <w:rFonts w:ascii="Arial" w:hAnsi="Arial" w:cs="Arial"/>
                <w:bCs/>
              </w:rPr>
              <w:t xml:space="preserve">Hz </w:t>
            </w:r>
          </w:p>
        </w:tc>
      </w:tr>
      <w:tr w:rsidR="0082298F" w:rsidRPr="00211794" w14:paraId="1DA29DFE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5FAC9D3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 xml:space="preserve">Mètodes de control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711D6211" w14:textId="77777777" w:rsidR="0082298F" w:rsidRPr="00BF1DB7" w:rsidRDefault="0082298F" w:rsidP="00BB1654">
            <w:pPr>
              <w:rPr>
                <w:rFonts w:ascii="Arial" w:hAnsi="Arial" w:cs="Arial"/>
                <w:bCs/>
              </w:rPr>
            </w:pPr>
            <w:r w:rsidRPr="00BF1DB7">
              <w:rPr>
                <w:rFonts w:ascii="Arial" w:hAnsi="Arial" w:cs="Arial"/>
                <w:bCs/>
              </w:rPr>
              <w:t>Par variable estàndard</w:t>
            </w:r>
          </w:p>
          <w:p w14:paraId="0F48173F" w14:textId="77777777" w:rsidR="0082298F" w:rsidRPr="00BF1DB7" w:rsidRDefault="0082298F" w:rsidP="00BB1654">
            <w:pPr>
              <w:rPr>
                <w:rFonts w:ascii="Arial" w:hAnsi="Arial" w:cs="Arial"/>
                <w:bCs/>
              </w:rPr>
            </w:pPr>
            <w:r w:rsidRPr="00BF1DB7">
              <w:rPr>
                <w:rFonts w:ascii="Arial" w:hAnsi="Arial" w:cs="Arial"/>
                <w:bCs/>
              </w:rPr>
              <w:t>Mod</w:t>
            </w:r>
            <w:r>
              <w:rPr>
                <w:rFonts w:ascii="Arial" w:hAnsi="Arial" w:cs="Arial"/>
                <w:bCs/>
              </w:rPr>
              <w:t>e</w:t>
            </w:r>
            <w:r w:rsidRPr="00BF1DB7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òptim</w:t>
            </w:r>
            <w:r w:rsidRPr="00BF1DB7">
              <w:rPr>
                <w:rFonts w:ascii="Arial" w:hAnsi="Arial" w:cs="Arial"/>
                <w:bCs/>
              </w:rPr>
              <w:t xml:space="preserve"> par</w:t>
            </w:r>
          </w:p>
          <w:p w14:paraId="5BB0831C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 w:rsidRPr="00BF1DB7">
              <w:rPr>
                <w:rFonts w:ascii="Arial" w:hAnsi="Arial" w:cs="Arial"/>
                <w:bCs/>
              </w:rPr>
              <w:t>Estàndard</w:t>
            </w:r>
            <w:r>
              <w:rPr>
                <w:rFonts w:ascii="Arial" w:hAnsi="Arial" w:cs="Arial"/>
                <w:bCs/>
              </w:rPr>
              <w:t xml:space="preserve"> de par constant</w:t>
            </w:r>
          </w:p>
        </w:tc>
      </w:tr>
      <w:tr w:rsidR="0082298F" w:rsidRPr="00211794" w14:paraId="1C34C514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0293E46E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 xml:space="preserve">Referència de velocitat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7EAF0A8D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Panel de control </w:t>
            </w:r>
            <w:r w:rsidRPr="00211794">
              <w:rPr>
                <w:rFonts w:ascii="Arial" w:hAnsi="Arial" w:cs="Arial"/>
                <w:bCs/>
              </w:rPr>
              <w:t>i Comunicacions</w:t>
            </w:r>
          </w:p>
        </w:tc>
      </w:tr>
      <w:tr w:rsidR="0082298F" w:rsidRPr="00211794" w14:paraId="51B9159F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F79526E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Diagnòstics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5C5C0859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Pèrdua d’alimentació, sobretensió bus DC, s</w:t>
            </w:r>
            <w:r>
              <w:rPr>
                <w:rFonts w:ascii="Arial" w:hAnsi="Arial" w:cs="Arial"/>
                <w:bCs/>
              </w:rPr>
              <w:t>obrecà</w:t>
            </w:r>
            <w:r w:rsidRPr="00211794">
              <w:rPr>
                <w:rFonts w:ascii="Arial" w:hAnsi="Arial" w:cs="Arial"/>
                <w:bCs/>
              </w:rPr>
              <w:t>rrega del motor, sobretemperatura del motor, curtcircuit entre fases o entre fase i neutre,...</w:t>
            </w:r>
          </w:p>
        </w:tc>
      </w:tr>
      <w:tr w:rsidR="0082298F" w:rsidRPr="00211794" w14:paraId="15CE6D91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47F660E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Entrades/Sortides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667AF323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Pr="00211794">
              <w:rPr>
                <w:rFonts w:ascii="Arial" w:hAnsi="Arial" w:cs="Arial"/>
                <w:bCs/>
              </w:rPr>
              <w:t xml:space="preserve"> entrades digitals, </w:t>
            </w:r>
            <w:r>
              <w:rPr>
                <w:rFonts w:ascii="Arial" w:hAnsi="Arial" w:cs="Arial"/>
                <w:bCs/>
              </w:rPr>
              <w:t>3</w:t>
            </w:r>
            <w:r w:rsidRPr="00211794">
              <w:rPr>
                <w:rFonts w:ascii="Arial" w:hAnsi="Arial" w:cs="Arial"/>
                <w:bCs/>
              </w:rPr>
              <w:t xml:space="preserve"> sortid</w:t>
            </w:r>
            <w:r>
              <w:rPr>
                <w:rFonts w:ascii="Arial" w:hAnsi="Arial" w:cs="Arial"/>
                <w:bCs/>
              </w:rPr>
              <w:t>es</w:t>
            </w:r>
            <w:r w:rsidRPr="00211794">
              <w:rPr>
                <w:rFonts w:ascii="Arial" w:hAnsi="Arial" w:cs="Arial"/>
                <w:bCs/>
              </w:rPr>
              <w:t xml:space="preserve"> relé,  </w:t>
            </w:r>
            <w:r>
              <w:rPr>
                <w:rFonts w:ascii="Arial" w:hAnsi="Arial" w:cs="Arial"/>
                <w:bCs/>
              </w:rPr>
              <w:t>3</w:t>
            </w:r>
            <w:r w:rsidRPr="00211794">
              <w:rPr>
                <w:rFonts w:ascii="Arial" w:hAnsi="Arial" w:cs="Arial"/>
                <w:bCs/>
              </w:rPr>
              <w:t xml:space="preserve"> entrad</w:t>
            </w:r>
            <w:r>
              <w:rPr>
                <w:rFonts w:ascii="Arial" w:hAnsi="Arial" w:cs="Arial"/>
                <w:bCs/>
              </w:rPr>
              <w:t>es analògiques</w:t>
            </w:r>
            <w:r w:rsidRPr="00211794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bCs/>
              </w:rPr>
              <w:t>2</w:t>
            </w:r>
            <w:r w:rsidRPr="00211794">
              <w:rPr>
                <w:rFonts w:ascii="Arial" w:hAnsi="Arial" w:cs="Arial"/>
                <w:bCs/>
              </w:rPr>
              <w:t xml:space="preserve"> sortida </w:t>
            </w:r>
            <w:r>
              <w:rPr>
                <w:rFonts w:ascii="Arial" w:hAnsi="Arial" w:cs="Arial"/>
                <w:bCs/>
              </w:rPr>
              <w:t>analògiques</w:t>
            </w:r>
          </w:p>
        </w:tc>
      </w:tr>
      <w:tr w:rsidR="0082298F" w:rsidRPr="00211794" w14:paraId="50A49F4A" w14:textId="77777777" w:rsidTr="006E7F67">
        <w:trPr>
          <w:trHeight w:val="180"/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B4E2413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 xml:space="preserve">Filtre </w:t>
            </w:r>
            <w:r>
              <w:rPr>
                <w:rFonts w:ascii="Arial" w:hAnsi="Arial" w:cs="Arial"/>
                <w:b/>
                <w:bCs/>
              </w:rPr>
              <w:t>CEM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6FCAC2EB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Integrat a totes les potències C2  </w:t>
            </w:r>
            <w:r w:rsidRPr="00530F7E">
              <w:rPr>
                <w:rFonts w:ascii="Arial" w:hAnsi="Arial" w:cs="Arial"/>
                <w:bCs/>
              </w:rPr>
              <w:t>EN/IEC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0F7E">
              <w:rPr>
                <w:rFonts w:ascii="Arial" w:hAnsi="Arial" w:cs="Arial"/>
                <w:bCs/>
              </w:rPr>
              <w:t>61800-3</w:t>
            </w:r>
          </w:p>
        </w:tc>
      </w:tr>
      <w:tr w:rsidR="0082298F" w:rsidRPr="00211794" w14:paraId="1DD283E4" w14:textId="77777777" w:rsidTr="006E7F67">
        <w:trPr>
          <w:trHeight w:val="229"/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67FC5B4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7ED072D6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</w:p>
        </w:tc>
      </w:tr>
      <w:tr w:rsidR="0082298F" w:rsidRPr="00211794" w14:paraId="287456B6" w14:textId="77777777" w:rsidTr="006E7F67">
        <w:trPr>
          <w:trHeight w:val="229"/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01A76F4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Refrigeració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0252402B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Forçada</w:t>
            </w:r>
          </w:p>
        </w:tc>
      </w:tr>
      <w:tr w:rsidR="0082298F" w:rsidRPr="00211794" w14:paraId="19400E75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22F5A97" w14:textId="77777777" w:rsidR="0082298F" w:rsidRDefault="0082298F" w:rsidP="00BB1654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3DB30E80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82298F" w:rsidRPr="00211794" w14:paraId="46A46050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9775CB2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ACCESSORIS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032BE95E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82298F" w:rsidRPr="00211794" w14:paraId="65854C47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B0FBA81" w14:textId="77777777" w:rsidR="0082298F" w:rsidRPr="00000637" w:rsidRDefault="0082298F" w:rsidP="00BB1654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>Comunicació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15729E63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EtherNet/ Modbus TCP integrat</w:t>
            </w:r>
          </w:p>
          <w:p w14:paraId="6933064B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</w:p>
        </w:tc>
      </w:tr>
      <w:tr w:rsidR="0082298F" w:rsidRPr="00211794" w14:paraId="2580D87F" w14:textId="77777777" w:rsidTr="006E7F67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5CC2240" w14:textId="77777777" w:rsidR="0082298F" w:rsidRPr="00211794" w:rsidRDefault="0082298F" w:rsidP="00BB165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434ABEA7" w14:textId="77777777" w:rsidR="0082298F" w:rsidRPr="00211794" w:rsidRDefault="0082298F" w:rsidP="00BB1654">
            <w:pPr>
              <w:rPr>
                <w:rFonts w:ascii="Arial" w:hAnsi="Arial" w:cs="Arial"/>
                <w:bCs/>
              </w:rPr>
            </w:pPr>
          </w:p>
        </w:tc>
      </w:tr>
      <w:tr w:rsidR="0082298F" w:rsidRPr="00211794" w14:paraId="722EB638" w14:textId="77777777" w:rsidTr="006E7F67">
        <w:trPr>
          <w:trHeight w:val="283"/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E5315" w14:textId="77777777" w:rsidR="0082298F" w:rsidRPr="00496AD6" w:rsidRDefault="0082298F" w:rsidP="006E7F67">
            <w:pPr>
              <w:rPr>
                <w:rFonts w:ascii="Arial" w:hAnsi="Arial" w:cs="Arial"/>
                <w:b/>
                <w:bCs/>
              </w:rPr>
            </w:pPr>
            <w:r w:rsidRPr="00FD56EE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496AD6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62963" w14:textId="77777777" w:rsidR="0082298F" w:rsidRPr="00211794" w:rsidRDefault="0082298F" w:rsidP="006E7F6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ALTIVAR PROCESS </w:t>
            </w:r>
            <w:r w:rsidRPr="00530F7E">
              <w:rPr>
                <w:rFonts w:ascii="Arial" w:hAnsi="Arial" w:cs="Arial"/>
                <w:bCs/>
              </w:rPr>
              <w:t>ATV630</w:t>
            </w:r>
          </w:p>
        </w:tc>
      </w:tr>
      <w:tr w:rsidR="0082298F" w:rsidRPr="00211794" w14:paraId="0214CE10" w14:textId="77777777" w:rsidTr="006E7F67">
        <w:trPr>
          <w:trHeight w:val="283"/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17AD5" w14:textId="77777777" w:rsidR="0082298F" w:rsidRPr="00496AD6" w:rsidRDefault="0082298F" w:rsidP="006E7F67">
            <w:pPr>
              <w:rPr>
                <w:rFonts w:ascii="Arial" w:hAnsi="Arial" w:cs="Arial"/>
                <w:b/>
                <w:bCs/>
              </w:rPr>
            </w:pPr>
            <w:r w:rsidRPr="00FD56EE">
              <w:rPr>
                <w:rFonts w:ascii="Arial" w:hAnsi="Arial" w:cs="Arial"/>
                <w:b/>
                <w:bCs/>
                <w:u w:val="single"/>
              </w:rPr>
              <w:t>FABRICANT</w:t>
            </w:r>
            <w:r w:rsidRPr="00496AD6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1F3DB" w14:textId="77777777" w:rsidR="0082298F" w:rsidRPr="00211794" w:rsidRDefault="0082298F" w:rsidP="006E7F6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SCHNEIDER ELECTRIC </w:t>
            </w:r>
            <w:r w:rsidRPr="003B777C">
              <w:rPr>
                <w:rFonts w:ascii="Arial" w:hAnsi="Arial" w:cs="Arial"/>
              </w:rPr>
              <w:t>o similar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7331E372" w14:textId="77777777" w:rsidR="00DE3890" w:rsidRDefault="00DE3890" w:rsidP="00DE3890">
      <w:pPr>
        <w:jc w:val="both"/>
        <w:rPr>
          <w:rFonts w:ascii="Arial" w:hAnsi="Arial" w:cs="Arial"/>
        </w:rPr>
      </w:pPr>
    </w:p>
    <w:p w14:paraId="5BEF8FFD" w14:textId="77777777" w:rsidR="001D57BF" w:rsidRDefault="001D57BF" w:rsidP="00DE3890">
      <w:pPr>
        <w:jc w:val="both"/>
        <w:rPr>
          <w:rFonts w:ascii="Arial" w:hAnsi="Arial" w:cs="Arial"/>
        </w:rPr>
        <w:sectPr w:rsidR="001D57BF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1D1427" w:rsidRPr="00056BC6" w14:paraId="4572902D" w14:textId="77777777" w:rsidTr="006E7F67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1073CC55" w14:textId="77777777" w:rsidR="001D1427" w:rsidRPr="00056BC6" w:rsidRDefault="001D1427" w:rsidP="00C80D55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056BC6">
              <w:rPr>
                <w:rFonts w:ascii="Helvetica" w:hAnsi="Helvetica" w:cs="Helvetica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1D1427" w:rsidRPr="00056BC6" w14:paraId="34B40D7B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5711EA22" w14:textId="77777777" w:rsidR="001D1427" w:rsidRPr="00056BC6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655007BF" w14:textId="77777777" w:rsidR="001D1427" w:rsidRPr="00056BC6" w:rsidRDefault="001D1427" w:rsidP="00C80D55">
            <w:pPr>
              <w:jc w:val="both"/>
              <w:rPr>
                <w:rFonts w:ascii="Arial" w:hAnsi="Arial" w:cs="Arial"/>
              </w:rPr>
            </w:pPr>
            <w:r w:rsidRPr="00056BC6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BT</w:t>
            </w:r>
          </w:p>
        </w:tc>
        <w:tc>
          <w:tcPr>
            <w:tcW w:w="800" w:type="dxa"/>
            <w:shd w:val="clear" w:color="auto" w:fill="E6E6E6"/>
          </w:tcPr>
          <w:p w14:paraId="4A460BB8" w14:textId="77777777" w:rsidR="001D1427" w:rsidRPr="00056BC6" w:rsidRDefault="001D1427" w:rsidP="00C80D55">
            <w:pPr>
              <w:jc w:val="center"/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Rev.:</w:t>
            </w:r>
          </w:p>
        </w:tc>
        <w:tc>
          <w:tcPr>
            <w:tcW w:w="1334" w:type="dxa"/>
          </w:tcPr>
          <w:p w14:paraId="7C3C69CE" w14:textId="77777777" w:rsidR="001D1427" w:rsidRPr="00056BC6" w:rsidRDefault="001D1427" w:rsidP="00C80D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25/02/2010</w:t>
            </w:r>
          </w:p>
        </w:tc>
      </w:tr>
      <w:tr w:rsidR="001D1427" w:rsidRPr="00056BC6" w14:paraId="5AED033C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7A75F515" w14:textId="77777777" w:rsidR="001D1427" w:rsidRPr="00056BC6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1A4818D2" w14:textId="77777777" w:rsidR="001D1427" w:rsidRPr="00056BC6" w:rsidRDefault="001D1427" w:rsidP="00C80D55">
            <w:pPr>
              <w:jc w:val="both"/>
              <w:outlineLvl w:val="0"/>
              <w:rPr>
                <w:rFonts w:ascii="Arial" w:hAnsi="Arial" w:cs="Arial"/>
              </w:rPr>
            </w:pPr>
            <w:bookmarkStart w:id="201" w:name="_Toc162262043"/>
            <w:r>
              <w:rPr>
                <w:rFonts w:ascii="Arial" w:hAnsi="Arial" w:cs="Arial"/>
              </w:rPr>
              <w:t>VARIADOR DE FREQÜÈNCIA</w:t>
            </w:r>
            <w:r w:rsidR="0080133C">
              <w:rPr>
                <w:rFonts w:ascii="Arial" w:hAnsi="Arial" w:cs="Arial"/>
              </w:rPr>
              <w:t xml:space="preserve"> (ETAP)</w:t>
            </w:r>
            <w:bookmarkEnd w:id="201"/>
            <w:r w:rsidR="008013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1D1427" w:rsidRPr="00056BC6" w14:paraId="027E6398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51A1F18F" w14:textId="77777777" w:rsidR="001D1427" w:rsidRPr="00056BC6" w:rsidRDefault="001D1427" w:rsidP="00C80D5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4CBCCFD8" w14:textId="77777777" w:rsidR="001D1427" w:rsidRPr="00056BC6" w:rsidRDefault="001D1427" w:rsidP="00C80D55">
            <w:pPr>
              <w:jc w:val="both"/>
              <w:outlineLvl w:val="1"/>
              <w:rPr>
                <w:rFonts w:ascii="Arial" w:hAnsi="Arial" w:cs="Arial"/>
              </w:rPr>
            </w:pPr>
            <w:bookmarkStart w:id="202" w:name="_Toc162262044"/>
            <w:r>
              <w:rPr>
                <w:rFonts w:ascii="Arial" w:hAnsi="Arial" w:cs="Arial"/>
              </w:rPr>
              <w:t>ROCKWELL AUTOMATION</w:t>
            </w:r>
            <w:bookmarkEnd w:id="202"/>
            <w:r>
              <w:rPr>
                <w:rFonts w:ascii="Arial" w:hAnsi="Arial" w:cs="Arial"/>
              </w:rPr>
              <w:t xml:space="preserve">  </w:t>
            </w:r>
          </w:p>
        </w:tc>
      </w:tr>
      <w:tr w:rsidR="001D1427" w:rsidRPr="00056BC6" w14:paraId="78E3DE42" w14:textId="77777777" w:rsidTr="006E7F67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5BF74B1" w14:textId="77777777" w:rsidR="001D1427" w:rsidRPr="00056BC6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5CEC862A" w14:textId="77777777" w:rsidR="001D1427" w:rsidRPr="00F217A0" w:rsidRDefault="001D1427" w:rsidP="00C80D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Sistema de control de freqüència per a motors </w:t>
            </w:r>
          </w:p>
        </w:tc>
      </w:tr>
    </w:tbl>
    <w:p w14:paraId="58D2847C" w14:textId="77777777" w:rsidR="001D1427" w:rsidRPr="002610A3" w:rsidRDefault="001D1427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1F31624A" w14:textId="77777777" w:rsidR="001D1427" w:rsidRPr="006E7F67" w:rsidRDefault="00813B2D" w:rsidP="006E7F67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cs="Tahoma"/>
          <w:i/>
          <w:noProof/>
          <w:lang w:val="en-US" w:eastAsia="en-US"/>
        </w:rPr>
        <w:pict w14:anchorId="340A4F12">
          <v:line id="_x0000_s2116" style="position:absolute;left:0;text-align:left;z-index:251664384" from=".45pt,17.5pt" to="482.35pt,17.5pt" strokeweight=".5pt"/>
        </w:pict>
      </w:r>
      <w:r w:rsidR="006E7F67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562"/>
        <w:gridCol w:w="775"/>
        <w:gridCol w:w="7302"/>
      </w:tblGrid>
      <w:tr w:rsidR="001D1427" w:rsidRPr="00211794" w14:paraId="121C006A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4712C" w14:textId="77777777" w:rsidR="001D1427" w:rsidRPr="00000637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 xml:space="preserve">Tipus de construcció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0DC678FB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 xml:space="preserve">En xassís, per a muntatge a l’interior d’armari  </w:t>
            </w:r>
          </w:p>
        </w:tc>
      </w:tr>
      <w:tr w:rsidR="001D1427" w:rsidRPr="00211794" w14:paraId="43471F2E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8A412" w14:textId="77777777" w:rsidR="001D1427" w:rsidRPr="00000637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 xml:space="preserve">Grau de protecció mínim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18CB1DE8" w14:textId="77777777" w:rsidR="001D1427" w:rsidRPr="00211794" w:rsidRDefault="00AA4033" w:rsidP="00C80D5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IP21 </w:t>
            </w:r>
            <w:r w:rsidR="001D1427" w:rsidRPr="00211794">
              <w:rPr>
                <w:rFonts w:ascii="Arial" w:hAnsi="Arial" w:cs="Arial"/>
                <w:bCs/>
              </w:rPr>
              <w:t xml:space="preserve"> tropicalitzat (conformal coating)</w:t>
            </w:r>
          </w:p>
        </w:tc>
      </w:tr>
      <w:tr w:rsidR="001D1427" w:rsidRPr="00211794" w14:paraId="121501B7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3EFA5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Tensió d’entrada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528D4ECD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 xml:space="preserve">3 x 400 V </w:t>
            </w:r>
            <w:r w:rsidRPr="00211794">
              <w:rPr>
                <w:rFonts w:ascii="Arial" w:hAnsi="Arial" w:cs="Arial"/>
                <w:bCs/>
              </w:rPr>
              <w:sym w:font="UniversalMath1 BT" w:char="F036"/>
            </w:r>
            <w:r w:rsidRPr="00211794">
              <w:rPr>
                <w:rFonts w:ascii="Arial" w:hAnsi="Arial" w:cs="Arial"/>
                <w:bCs/>
              </w:rPr>
              <w:t xml:space="preserve">10% </w:t>
            </w:r>
          </w:p>
        </w:tc>
      </w:tr>
      <w:tr w:rsidR="001D1427" w:rsidRPr="00211794" w14:paraId="1E1279E7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F8AE4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Freqüència d’entrada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62B03C9F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 xml:space="preserve">47 a 63 Hz  </w:t>
            </w:r>
          </w:p>
        </w:tc>
      </w:tr>
      <w:tr w:rsidR="001D1427" w:rsidRPr="00211794" w14:paraId="5AA92C6B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B5A1A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Rang de freqüències de sortida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0B1C605B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 xml:space="preserve">0 a 325 Hz </w:t>
            </w:r>
          </w:p>
        </w:tc>
      </w:tr>
      <w:tr w:rsidR="001D1427" w:rsidRPr="00211794" w14:paraId="283960BC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9E8E7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 xml:space="preserve">Mètodes de control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2808AC34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 xml:space="preserve">V/Hz , Sensorless Vector i FVC (Flux Vector Control) </w:t>
            </w:r>
          </w:p>
          <w:p w14:paraId="6FC308E6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amb o sense realimentació d’</w:t>
            </w:r>
            <w:r w:rsidRPr="00211794">
              <w:rPr>
                <w:rFonts w:ascii="Arial" w:hAnsi="Arial" w:cs="Arial"/>
                <w:bCs/>
              </w:rPr>
              <w:t>encoder</w:t>
            </w:r>
          </w:p>
        </w:tc>
      </w:tr>
      <w:tr w:rsidR="001D1427" w:rsidRPr="00211794" w14:paraId="21E1BD07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0C578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 xml:space="preserve">Referència de velocitat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1BE456C6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Panel de control, Entrada analògica, Potenciòmetres, Presets velocitat i Comunicacions</w:t>
            </w:r>
          </w:p>
        </w:tc>
      </w:tr>
      <w:tr w:rsidR="001D1427" w:rsidRPr="00211794" w14:paraId="4F12C446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D79E0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Diagnòstics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41D97964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Pèrdua d’alimentació, sobretensió bus DC, s</w:t>
            </w:r>
            <w:r>
              <w:rPr>
                <w:rFonts w:ascii="Arial" w:hAnsi="Arial" w:cs="Arial"/>
                <w:bCs/>
              </w:rPr>
              <w:t>obrecà</w:t>
            </w:r>
            <w:r w:rsidRPr="00211794">
              <w:rPr>
                <w:rFonts w:ascii="Arial" w:hAnsi="Arial" w:cs="Arial"/>
                <w:bCs/>
              </w:rPr>
              <w:t>rrega del motor, sobretemperatura del motor, curtcircuit entre fases o entre fase i neutre,...</w:t>
            </w:r>
          </w:p>
        </w:tc>
      </w:tr>
      <w:tr w:rsidR="001D1427" w:rsidRPr="00211794" w14:paraId="5948F8C9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8E31" w14:textId="77777777" w:rsidR="001D1427" w:rsidRPr="00211794" w:rsidRDefault="001D1427" w:rsidP="00AA40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Mesures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165BC2B3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Freqüència de sortida(Hz), Corrent sortida (A), Tensió sortida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11794">
              <w:rPr>
                <w:rFonts w:ascii="Arial" w:hAnsi="Arial" w:cs="Arial"/>
                <w:bCs/>
              </w:rPr>
              <w:t>(V),</w:t>
            </w:r>
            <w:r>
              <w:rPr>
                <w:rFonts w:ascii="Arial" w:hAnsi="Arial" w:cs="Arial"/>
                <w:bCs/>
              </w:rPr>
              <w:t xml:space="preserve"> Potè</w:t>
            </w:r>
            <w:r w:rsidRPr="00211794">
              <w:rPr>
                <w:rFonts w:ascii="Arial" w:hAnsi="Arial" w:cs="Arial"/>
                <w:bCs/>
              </w:rPr>
              <w:t>ncia sortida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11794">
              <w:rPr>
                <w:rFonts w:ascii="Arial" w:hAnsi="Arial" w:cs="Arial"/>
                <w:bCs/>
              </w:rPr>
              <w:t>(Kw), Energia acumulada (KWh o MWh), Bus de continua, Últimes fall</w:t>
            </w:r>
            <w:r>
              <w:rPr>
                <w:rFonts w:ascii="Arial" w:hAnsi="Arial" w:cs="Arial"/>
                <w:bCs/>
              </w:rPr>
              <w:t>ade</w:t>
            </w:r>
            <w:r w:rsidRPr="00211794">
              <w:rPr>
                <w:rFonts w:ascii="Arial" w:hAnsi="Arial" w:cs="Arial"/>
                <w:bCs/>
              </w:rPr>
              <w:t>s, temps de funcionament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11794">
              <w:rPr>
                <w:rFonts w:ascii="Arial" w:hAnsi="Arial" w:cs="Arial"/>
                <w:bCs/>
              </w:rPr>
              <w:t>(Hrs), ...</w:t>
            </w:r>
          </w:p>
        </w:tc>
      </w:tr>
      <w:tr w:rsidR="001D1427" w:rsidRPr="00211794" w14:paraId="220AF803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D13DB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Sobrecà</w:t>
            </w:r>
            <w:r w:rsidRPr="00211794">
              <w:rPr>
                <w:rFonts w:ascii="Arial" w:hAnsi="Arial" w:cs="Arial"/>
                <w:b/>
                <w:bCs/>
              </w:rPr>
              <w:t>rrega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5C6F946B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Treball normal : 110% durant 1 minut  i 150% 3 segons</w:t>
            </w:r>
          </w:p>
          <w:p w14:paraId="3F9DC13C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Treball pesat : 150% durant 1 minut i 180% 3 segons</w:t>
            </w:r>
          </w:p>
        </w:tc>
      </w:tr>
      <w:tr w:rsidR="001D1427" w:rsidRPr="00211794" w14:paraId="6A4673E8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93D12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 xml:space="preserve">Entrades/Sortides  digitals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3E0894EF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3 entrades digitals, 1 sortida relé, 1 sortida transistor, 1 entrada analògica, 1 sortida analògica i 1 entrada PTC</w:t>
            </w:r>
          </w:p>
        </w:tc>
      </w:tr>
      <w:tr w:rsidR="001D1427" w:rsidRPr="00211794" w14:paraId="04FE231E" w14:textId="77777777" w:rsidTr="006E7F67">
        <w:trPr>
          <w:trHeight w:val="180"/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97861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Filtre RFI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50EBE6B2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Inclòs a totes les potències</w:t>
            </w:r>
          </w:p>
        </w:tc>
      </w:tr>
      <w:tr w:rsidR="001D1427" w:rsidRPr="00211794" w14:paraId="649C81A8" w14:textId="77777777" w:rsidTr="006E7F67">
        <w:trPr>
          <w:trHeight w:val="229"/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5F152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211794">
              <w:rPr>
                <w:rFonts w:ascii="Arial" w:hAnsi="Arial" w:cs="Arial"/>
                <w:b/>
                <w:bCs/>
              </w:rPr>
              <w:t>Reactància de lín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211794">
              <w:rPr>
                <w:rFonts w:ascii="Arial" w:hAnsi="Arial" w:cs="Arial"/>
                <w:b/>
                <w:bCs/>
              </w:rPr>
              <w:t xml:space="preserve">a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27578BD7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Inclosa a totes les potències</w:t>
            </w:r>
          </w:p>
        </w:tc>
      </w:tr>
      <w:tr w:rsidR="00AA4033" w:rsidRPr="00211794" w14:paraId="4D1F36F6" w14:textId="77777777" w:rsidTr="006E7F67">
        <w:trPr>
          <w:trHeight w:val="229"/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6FFF7" w14:textId="77777777" w:rsidR="00AA4033" w:rsidRPr="00211794" w:rsidRDefault="00AA4033" w:rsidP="00C80D5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6A36A32F" w14:textId="77777777" w:rsidR="00AA4033" w:rsidRPr="00211794" w:rsidRDefault="00AA4033" w:rsidP="00C80D55">
            <w:pPr>
              <w:rPr>
                <w:rFonts w:ascii="Arial" w:hAnsi="Arial" w:cs="Arial"/>
                <w:bCs/>
              </w:rPr>
            </w:pPr>
          </w:p>
        </w:tc>
      </w:tr>
      <w:tr w:rsidR="001D1427" w:rsidRPr="00211794" w14:paraId="4612B05E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C62FE" w14:textId="77777777" w:rsidR="001D1427" w:rsidRPr="00211794" w:rsidRDefault="00AA4033" w:rsidP="00C80D55">
            <w:p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ACCESSORIS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41BE8C21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1D1427" w:rsidRPr="00211794" w14:paraId="035FD9DC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4F2F1" w14:textId="77777777" w:rsidR="001D1427" w:rsidRPr="00000637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 xml:space="preserve">Panel de control 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16E8FDDE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Sí, amb kit muntatge a porta d’armari ref. 20-HIM-C6S</w:t>
            </w:r>
          </w:p>
        </w:tc>
      </w:tr>
      <w:tr w:rsidR="001D1427" w:rsidRPr="00211794" w14:paraId="263D5F08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586D8" w14:textId="77777777" w:rsidR="001D1427" w:rsidRPr="00000637" w:rsidRDefault="001D1427" w:rsidP="00C80D55">
            <w:pPr>
              <w:rPr>
                <w:rFonts w:ascii="Arial" w:hAnsi="Arial" w:cs="Arial"/>
                <w:b/>
                <w:bCs/>
              </w:rPr>
            </w:pPr>
            <w:r w:rsidRPr="00000637">
              <w:rPr>
                <w:rFonts w:ascii="Arial" w:hAnsi="Arial" w:cs="Arial"/>
                <w:b/>
                <w:bCs/>
              </w:rPr>
              <w:t>Comunicació</w:t>
            </w: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1382CF9C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Targeta EtherNet/IP ref. 20-COMM-E  més acces</w:t>
            </w:r>
            <w:r w:rsidR="00AA4033">
              <w:rPr>
                <w:rFonts w:ascii="Arial" w:hAnsi="Arial" w:cs="Arial"/>
                <w:bCs/>
              </w:rPr>
              <w:t>s</w:t>
            </w:r>
            <w:r w:rsidRPr="00211794">
              <w:rPr>
                <w:rFonts w:ascii="Arial" w:hAnsi="Arial" w:cs="Arial"/>
                <w:bCs/>
              </w:rPr>
              <w:t>ori ref.</w:t>
            </w:r>
          </w:p>
          <w:p w14:paraId="1C633D8F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20-750-20COMM</w:t>
            </w:r>
          </w:p>
        </w:tc>
      </w:tr>
      <w:tr w:rsidR="001D1427" w:rsidRPr="00211794" w14:paraId="7655FF7D" w14:textId="77777777" w:rsidTr="006E7F67">
        <w:trPr>
          <w:jc w:val="center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385B5" w14:textId="77777777" w:rsidR="001D1427" w:rsidRPr="00211794" w:rsidRDefault="001D1427" w:rsidP="00C80D5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</w:tcPr>
          <w:p w14:paraId="39DD3564" w14:textId="77777777" w:rsidR="001D1427" w:rsidRPr="00211794" w:rsidRDefault="001D1427" w:rsidP="00C80D55">
            <w:pPr>
              <w:rPr>
                <w:rFonts w:ascii="Arial" w:hAnsi="Arial" w:cs="Arial"/>
                <w:bCs/>
              </w:rPr>
            </w:pPr>
          </w:p>
        </w:tc>
      </w:tr>
      <w:tr w:rsidR="001D1427" w:rsidRPr="00211794" w14:paraId="7239071B" w14:textId="77777777" w:rsidTr="006E7F67">
        <w:trPr>
          <w:trHeight w:val="283"/>
          <w:jc w:val="center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74729" w14:textId="77777777" w:rsidR="001D1427" w:rsidRPr="00496AD6" w:rsidRDefault="001D1427" w:rsidP="006E7F67">
            <w:pPr>
              <w:rPr>
                <w:rFonts w:ascii="Arial" w:hAnsi="Arial" w:cs="Arial"/>
                <w:b/>
                <w:bCs/>
              </w:rPr>
            </w:pPr>
            <w:r w:rsidRPr="00FD56EE">
              <w:rPr>
                <w:rFonts w:ascii="Arial" w:hAnsi="Arial" w:cs="Arial"/>
                <w:b/>
                <w:bCs/>
                <w:u w:val="single"/>
              </w:rPr>
              <w:t>MODEL</w:t>
            </w:r>
            <w:r w:rsidRPr="00496AD6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1C756" w14:textId="77777777" w:rsidR="001D1427" w:rsidRPr="00211794" w:rsidRDefault="001D1427" w:rsidP="006E7F67">
            <w:pPr>
              <w:rPr>
                <w:rFonts w:ascii="Arial" w:hAnsi="Arial" w:cs="Arial"/>
                <w:bCs/>
              </w:rPr>
            </w:pPr>
            <w:r w:rsidRPr="00211794">
              <w:rPr>
                <w:rFonts w:ascii="Arial" w:hAnsi="Arial" w:cs="Arial"/>
                <w:bCs/>
              </w:rPr>
              <w:t>POWERFLEX  753</w:t>
            </w:r>
          </w:p>
        </w:tc>
      </w:tr>
      <w:tr w:rsidR="001D1427" w:rsidRPr="00211794" w14:paraId="1A0C993F" w14:textId="77777777" w:rsidTr="006E7F67">
        <w:trPr>
          <w:trHeight w:val="283"/>
          <w:jc w:val="center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280FC" w14:textId="77777777" w:rsidR="001D1427" w:rsidRPr="00496AD6" w:rsidRDefault="001D1427" w:rsidP="006E7F67">
            <w:pPr>
              <w:rPr>
                <w:rFonts w:ascii="Arial" w:hAnsi="Arial" w:cs="Arial"/>
                <w:b/>
                <w:bCs/>
              </w:rPr>
            </w:pPr>
            <w:r w:rsidRPr="00FD56EE">
              <w:rPr>
                <w:rFonts w:ascii="Arial" w:hAnsi="Arial" w:cs="Arial"/>
                <w:b/>
                <w:bCs/>
                <w:u w:val="single"/>
              </w:rPr>
              <w:t>FABRICANT</w:t>
            </w:r>
            <w:r w:rsidRPr="00496AD6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B05DB" w14:textId="77777777" w:rsidR="001D1427" w:rsidRPr="00211794" w:rsidRDefault="00542558" w:rsidP="006E7F6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ROCKWELL AUTOMATION </w:t>
            </w:r>
            <w:r w:rsidRPr="003B777C">
              <w:rPr>
                <w:rFonts w:ascii="Arial" w:hAnsi="Arial" w:cs="Arial"/>
              </w:rPr>
              <w:t>o similar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705FD4EF" w14:textId="77777777" w:rsidR="00DE3890" w:rsidRDefault="00DE3890" w:rsidP="00DE3890">
      <w:pPr>
        <w:jc w:val="both"/>
        <w:rPr>
          <w:rFonts w:ascii="Arial" w:hAnsi="Arial" w:cs="Arial"/>
        </w:rPr>
      </w:pPr>
    </w:p>
    <w:p w14:paraId="2778C6DE" w14:textId="77777777" w:rsidR="00DE3890" w:rsidRDefault="00DE3890" w:rsidP="00DE3890">
      <w:pPr>
        <w:jc w:val="both"/>
        <w:rPr>
          <w:rFonts w:ascii="Arial" w:hAnsi="Arial" w:cs="Arial"/>
        </w:rPr>
      </w:pPr>
    </w:p>
    <w:p w14:paraId="5F71F7CE" w14:textId="77777777" w:rsidR="00DE3890" w:rsidRDefault="00DE3890" w:rsidP="00DE3890">
      <w:pPr>
        <w:jc w:val="both"/>
        <w:rPr>
          <w:rFonts w:ascii="Arial" w:hAnsi="Arial" w:cs="Arial"/>
        </w:rPr>
        <w:sectPr w:rsidR="00DE3890" w:rsidSect="0042331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E3890" w:rsidRPr="00880425" w14:paraId="57F17A32" w14:textId="77777777" w:rsidTr="00F60652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323C8CC7" w14:textId="77777777" w:rsidR="00DE3890" w:rsidRPr="00880425" w:rsidRDefault="00DE3890" w:rsidP="00E40C1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880425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E3890" w:rsidRPr="00880425" w14:paraId="36BF57E2" w14:textId="77777777" w:rsidTr="00F6065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5E9AA13" w14:textId="77777777" w:rsidR="00DE3890" w:rsidRPr="0088042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80425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502E99E8" w14:textId="77777777" w:rsidR="00DE3890" w:rsidRPr="00880425" w:rsidRDefault="00396E17" w:rsidP="00E40C17">
            <w:pPr>
              <w:jc w:val="both"/>
              <w:rPr>
                <w:rFonts w:ascii="Arial" w:hAnsi="Arial" w:cs="Arial"/>
              </w:rPr>
            </w:pPr>
            <w:r w:rsidRPr="003B777C">
              <w:rPr>
                <w:rFonts w:ascii="Arial" w:hAnsi="Arial" w:cs="Arial"/>
              </w:rPr>
              <w:t>ETBT</w:t>
            </w:r>
          </w:p>
        </w:tc>
        <w:tc>
          <w:tcPr>
            <w:tcW w:w="800" w:type="dxa"/>
            <w:shd w:val="clear" w:color="auto" w:fill="E6E6E6"/>
          </w:tcPr>
          <w:p w14:paraId="26D32E8D" w14:textId="77777777" w:rsidR="00DE3890" w:rsidRPr="00880425" w:rsidRDefault="00DE3890" w:rsidP="00E40C17">
            <w:pPr>
              <w:jc w:val="center"/>
              <w:rPr>
                <w:rFonts w:ascii="Arial" w:hAnsi="Arial" w:cs="Arial"/>
                <w:b/>
              </w:rPr>
            </w:pPr>
            <w:r w:rsidRPr="00880425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0EADA5D3" w14:textId="77777777" w:rsidR="00DE3890" w:rsidRPr="00880425" w:rsidRDefault="00DE3890" w:rsidP="00E40C17">
            <w:pPr>
              <w:jc w:val="center"/>
              <w:rPr>
                <w:rFonts w:ascii="Arial" w:hAnsi="Arial" w:cs="Arial"/>
              </w:rPr>
            </w:pPr>
            <w:r w:rsidRPr="00880425">
              <w:rPr>
                <w:rFonts w:ascii="Arial" w:hAnsi="Arial" w:cs="Arial"/>
              </w:rPr>
              <w:t>25/02/2010</w:t>
            </w:r>
          </w:p>
        </w:tc>
      </w:tr>
      <w:tr w:rsidR="00DE3890" w:rsidRPr="00880425" w14:paraId="46211B69" w14:textId="77777777" w:rsidTr="00F6065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59B56D6" w14:textId="77777777" w:rsidR="00DE3890" w:rsidRPr="0088042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80425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135F3280" w14:textId="77777777" w:rsidR="00DE3890" w:rsidRPr="00880425" w:rsidRDefault="00DE3890" w:rsidP="00E40C17">
            <w:pPr>
              <w:jc w:val="both"/>
              <w:outlineLvl w:val="0"/>
              <w:rPr>
                <w:rFonts w:ascii="Arial" w:hAnsi="Arial" w:cs="Arial"/>
              </w:rPr>
            </w:pPr>
            <w:bookmarkStart w:id="203" w:name="_Toc260816291"/>
            <w:bookmarkStart w:id="204" w:name="_Toc261341751"/>
            <w:bookmarkStart w:id="205" w:name="_Toc162262045"/>
            <w:r>
              <w:rPr>
                <w:rFonts w:ascii="Arial" w:hAnsi="Arial" w:cs="Arial"/>
              </w:rPr>
              <w:t>XARXA TERRES EDIFICIS</w:t>
            </w:r>
            <w:bookmarkEnd w:id="203"/>
            <w:bookmarkEnd w:id="204"/>
            <w:bookmarkEnd w:id="205"/>
            <w:r>
              <w:rPr>
                <w:rFonts w:ascii="Arial" w:hAnsi="Arial" w:cs="Arial"/>
              </w:rPr>
              <w:t xml:space="preserve"> </w:t>
            </w:r>
          </w:p>
        </w:tc>
      </w:tr>
      <w:tr w:rsidR="00DE3890" w:rsidRPr="00880425" w14:paraId="44A45154" w14:textId="77777777" w:rsidTr="00F6065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7F256CD9" w14:textId="77777777" w:rsidR="00DE3890" w:rsidRPr="0088042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80425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59CDBBA3" w14:textId="77777777" w:rsidR="00DE3890" w:rsidRPr="00880425" w:rsidRDefault="00DE3890" w:rsidP="00E40C17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DE3890" w:rsidRPr="00880425" w14:paraId="5DA943C1" w14:textId="77777777" w:rsidTr="00F6065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ED0D9AE" w14:textId="77777777" w:rsidR="00DE3890" w:rsidRPr="00880425" w:rsidRDefault="00DE3890" w:rsidP="00E40C17">
            <w:pPr>
              <w:rPr>
                <w:rFonts w:ascii="Arial" w:hAnsi="Arial" w:cs="Arial"/>
                <w:b/>
                <w:bCs/>
              </w:rPr>
            </w:pPr>
            <w:r w:rsidRPr="00880425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5D3BE411" w14:textId="77777777" w:rsidR="00DE3890" w:rsidRPr="00880425" w:rsidRDefault="00DE3890" w:rsidP="00E40C17">
            <w:pPr>
              <w:jc w:val="both"/>
              <w:rPr>
                <w:rFonts w:ascii="Arial" w:hAnsi="Arial" w:cs="Arial"/>
              </w:rPr>
            </w:pPr>
            <w:r w:rsidRPr="00880425">
              <w:rPr>
                <w:rFonts w:ascii="Arial" w:hAnsi="Arial" w:cs="Arial"/>
              </w:rPr>
              <w:t>Xarxa de terres exterior</w:t>
            </w:r>
          </w:p>
        </w:tc>
      </w:tr>
    </w:tbl>
    <w:p w14:paraId="41992C50" w14:textId="77777777" w:rsidR="00DE3890" w:rsidRPr="00880425" w:rsidRDefault="00DE3890" w:rsidP="0097292E">
      <w:pPr>
        <w:widowControl/>
        <w:spacing w:line="360" w:lineRule="auto"/>
        <w:jc w:val="both"/>
        <w:rPr>
          <w:rFonts w:ascii="Arial" w:hAnsi="Arial" w:cs="Arial"/>
        </w:rPr>
      </w:pPr>
    </w:p>
    <w:p w14:paraId="2C45D3CD" w14:textId="77777777" w:rsidR="00DE3890" w:rsidRPr="00F60652" w:rsidRDefault="00813B2D" w:rsidP="00BE321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i/>
          <w:noProof/>
          <w:snapToGrid/>
          <w:lang w:eastAsia="ca-ES"/>
        </w:rPr>
        <w:pict w14:anchorId="0A883351">
          <v:line id="_x0000_s2094" style="position:absolute;left:0;text-align:left;z-index:251644928" from=".85pt,17.75pt" to="482.75pt,17.75pt" strokeweight=".5pt"/>
        </w:pict>
      </w:r>
      <w:r w:rsidR="00DE3890" w:rsidRPr="00F60652">
        <w:rPr>
          <w:rFonts w:ascii="Arial" w:hAnsi="Arial" w:cs="Arial"/>
          <w:b/>
          <w:i/>
          <w:noProof/>
          <w:snapToGrid/>
          <w:lang w:eastAsia="ca-ES"/>
        </w:rPr>
        <w:t>CARACTERÍSTIQUES</w:t>
      </w:r>
    </w:p>
    <w:p w14:paraId="0DDB380B" w14:textId="77777777" w:rsidR="00DE3890" w:rsidRPr="00880425" w:rsidRDefault="00DE3890" w:rsidP="00DE3890">
      <w:pPr>
        <w:spacing w:after="120"/>
        <w:jc w:val="both"/>
        <w:rPr>
          <w:rFonts w:ascii="Arial" w:hAnsi="Arial" w:cs="Arial"/>
        </w:rPr>
      </w:pPr>
      <w:r w:rsidRPr="00880425">
        <w:rPr>
          <w:rFonts w:ascii="Arial" w:hAnsi="Arial" w:cs="Arial"/>
        </w:rPr>
        <w:t>Qualsevol caseta o instal·lació disposarà d’una xarxa de terres soterrada que garanteixi una protecció adient segons la legislació vigent, definint-se els següents nivells mínims de resistència de la xarxa de terra</w:t>
      </w:r>
      <w:r>
        <w:rPr>
          <w:rFonts w:ascii="Arial" w:hAnsi="Arial" w:cs="Arial"/>
        </w:rPr>
        <w:t>, amb pont obert,</w:t>
      </w:r>
      <w:r w:rsidRPr="00880425">
        <w:rPr>
          <w:rFonts w:ascii="Arial" w:hAnsi="Arial" w:cs="Arial"/>
        </w:rPr>
        <w:t xml:space="preserve"> segons el tipus d’instal·lació:</w:t>
      </w:r>
    </w:p>
    <w:p w14:paraId="2E01A5EF" w14:textId="77777777" w:rsidR="00DE3890" w:rsidRPr="00880425" w:rsidRDefault="00DE3890" w:rsidP="00BE3219">
      <w:pPr>
        <w:numPr>
          <w:ilvl w:val="0"/>
          <w:numId w:val="8"/>
        </w:numPr>
        <w:ind w:left="714" w:hanging="357"/>
        <w:jc w:val="both"/>
        <w:rPr>
          <w:rFonts w:ascii="Arial" w:hAnsi="Arial" w:cs="Arial"/>
        </w:rPr>
      </w:pPr>
      <w:r w:rsidRPr="00880425">
        <w:rPr>
          <w:rFonts w:ascii="Arial" w:hAnsi="Arial" w:cs="Arial"/>
        </w:rPr>
        <w:t>Terciàries i dipòsits: 20 ohm</w:t>
      </w:r>
    </w:p>
    <w:p w14:paraId="1047948C" w14:textId="77777777" w:rsidR="00DE3890" w:rsidRPr="00880425" w:rsidRDefault="00DE3890" w:rsidP="00BE3219">
      <w:pPr>
        <w:numPr>
          <w:ilvl w:val="0"/>
          <w:numId w:val="8"/>
        </w:numPr>
        <w:ind w:left="714" w:hanging="357"/>
        <w:jc w:val="both"/>
        <w:rPr>
          <w:rFonts w:ascii="Arial" w:hAnsi="Arial" w:cs="Arial"/>
        </w:rPr>
      </w:pPr>
      <w:r w:rsidRPr="00880425">
        <w:rPr>
          <w:rFonts w:ascii="Arial" w:hAnsi="Arial" w:cs="Arial"/>
        </w:rPr>
        <w:t>Estacions de bombament i edificis singulars: 10 ohm</w:t>
      </w:r>
    </w:p>
    <w:p w14:paraId="251A86B8" w14:textId="77777777" w:rsidR="00DE3890" w:rsidRPr="00880425" w:rsidRDefault="00DE3890" w:rsidP="00BE3219">
      <w:pPr>
        <w:numPr>
          <w:ilvl w:val="0"/>
          <w:numId w:val="8"/>
        </w:numPr>
        <w:ind w:left="714" w:hanging="357"/>
        <w:jc w:val="both"/>
        <w:rPr>
          <w:rFonts w:ascii="Arial" w:hAnsi="Arial" w:cs="Arial"/>
        </w:rPr>
      </w:pPr>
      <w:r w:rsidRPr="00880425">
        <w:rPr>
          <w:rFonts w:ascii="Arial" w:hAnsi="Arial" w:cs="Arial"/>
        </w:rPr>
        <w:t>Instal·lacions amb parallamps i estacions de bombament d’Alta tensió: 5 ohm</w:t>
      </w:r>
    </w:p>
    <w:p w14:paraId="05AEFBBE" w14:textId="77777777" w:rsidR="00DE3890" w:rsidRDefault="00DE3890" w:rsidP="00BE3219">
      <w:pPr>
        <w:spacing w:after="120"/>
        <w:jc w:val="both"/>
        <w:rPr>
          <w:rFonts w:ascii="Arial" w:hAnsi="Arial" w:cs="Arial"/>
          <w:highlight w:val="yellow"/>
        </w:rPr>
      </w:pPr>
    </w:p>
    <w:p w14:paraId="24FC52A9" w14:textId="77777777" w:rsidR="00DE3890" w:rsidRPr="00BE3219" w:rsidRDefault="00813B2D" w:rsidP="00BE3219">
      <w:pPr>
        <w:widowControl/>
        <w:spacing w:line="600" w:lineRule="auto"/>
        <w:jc w:val="both"/>
        <w:rPr>
          <w:rFonts w:ascii="Arial" w:hAnsi="Arial" w:cs="Arial"/>
          <w:b/>
          <w:noProof/>
          <w:snapToGrid/>
          <w:lang w:eastAsia="ca-ES"/>
        </w:rPr>
      </w:pPr>
      <w:r>
        <w:rPr>
          <w:rFonts w:ascii="Arial" w:hAnsi="Arial" w:cs="Arial"/>
          <w:b/>
          <w:noProof/>
          <w:snapToGrid/>
          <w:lang w:eastAsia="ca-ES"/>
        </w:rPr>
        <w:pict w14:anchorId="262572BC">
          <v:line id="_x0000_s2095" style="position:absolute;left:0;text-align:left;z-index:251645952;mso-position-horizontal:left" from="0,17pt" to="464.9pt,17pt" strokeweight=".5pt"/>
        </w:pict>
      </w:r>
      <w:r w:rsidR="00DE3890">
        <w:rPr>
          <w:rFonts w:ascii="Arial" w:hAnsi="Arial" w:cs="Arial"/>
          <w:b/>
          <w:noProof/>
          <w:snapToGrid/>
          <w:lang w:eastAsia="ca-ES"/>
        </w:rPr>
        <w:t>COMPONENTS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1845"/>
        <w:gridCol w:w="7794"/>
      </w:tblGrid>
      <w:tr w:rsidR="00DE3890" w:rsidRPr="005D0BB4" w14:paraId="7D0B1C86" w14:textId="77777777" w:rsidTr="00EA0972">
        <w:trPr>
          <w:jc w:val="center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7EFBDE6E" w14:textId="77777777" w:rsidR="00BE3219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Elèctrodes</w:t>
            </w:r>
          </w:p>
          <w:p w14:paraId="1F911547" w14:textId="77777777" w:rsidR="00DE3890" w:rsidRPr="005D0BB4" w:rsidRDefault="00EA0972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 </w:t>
            </w:r>
            <w:r w:rsidR="00DE3890">
              <w:rPr>
                <w:rFonts w:ascii="Arial" w:hAnsi="Arial" w:cs="Arial"/>
                <w:b/>
                <w:bCs/>
              </w:rPr>
              <w:t>terra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1BEA0D40" w14:textId="77777777" w:rsidR="00DE3890" w:rsidRPr="005D0BB4" w:rsidRDefault="00DE3890" w:rsidP="00C162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486938">
              <w:rPr>
                <w:rFonts w:ascii="Arial" w:hAnsi="Arial" w:cs="Arial"/>
              </w:rPr>
              <w:t xml:space="preserve">lèctrode soterrat format per piques d’acer amb recobriment electrolític de coure 300 micres, de </w:t>
            </w:r>
            <w:smartTag w:uri="urn:schemas-microsoft-com:office:smarttags" w:element="metricconverter">
              <w:smartTagPr>
                <w:attr w:name="ProductID" w:val="2 m"/>
              </w:smartTagPr>
              <w:r w:rsidRPr="00486938">
                <w:rPr>
                  <w:rFonts w:ascii="Arial" w:hAnsi="Arial" w:cs="Arial"/>
                </w:rPr>
                <w:t>2 m</w:t>
              </w:r>
            </w:smartTag>
            <w:r w:rsidRPr="00486938">
              <w:rPr>
                <w:rFonts w:ascii="Arial" w:hAnsi="Arial" w:cs="Arial"/>
              </w:rPr>
              <w:t xml:space="preserve"> de longitud i </w:t>
            </w:r>
            <w:smartTag w:uri="urn:schemas-microsoft-com:office:smarttags" w:element="metricconverter">
              <w:smartTagPr>
                <w:attr w:name="ProductID" w:val="18 mm"/>
              </w:smartTagPr>
              <w:r w:rsidRPr="00486938">
                <w:rPr>
                  <w:rFonts w:ascii="Arial" w:hAnsi="Arial" w:cs="Arial"/>
                </w:rPr>
                <w:t>18 mm</w:t>
              </w:r>
            </w:smartTag>
            <w:r w:rsidRPr="00486938">
              <w:rPr>
                <w:rFonts w:ascii="Arial" w:hAnsi="Arial" w:cs="Arial"/>
              </w:rPr>
              <w:t xml:space="preserve"> de dià</w:t>
            </w:r>
            <w:r>
              <w:rPr>
                <w:rFonts w:ascii="Arial" w:hAnsi="Arial" w:cs="Arial"/>
              </w:rPr>
              <w:t xml:space="preserve">metre. En cas necessari, es realitzaran pous amb elèctrode especial per a terreny de baixa conductivitat. També es podran utilitzar estels courats de </w:t>
            </w:r>
            <w:smartTag w:uri="urn:schemas-microsoft-com:office:smarttags" w:element="metricconverter">
              <w:smartTagPr>
                <w:attr w:name="ProductID" w:val="0,5 m"/>
              </w:smartTagPr>
              <w:r>
                <w:rPr>
                  <w:rFonts w:ascii="Arial" w:hAnsi="Arial" w:cs="Arial"/>
                </w:rPr>
                <w:t>0,5 m</w:t>
              </w:r>
            </w:smartTag>
            <w:r>
              <w:rPr>
                <w:rFonts w:ascii="Arial" w:hAnsi="Arial" w:cs="Arial"/>
              </w:rPr>
              <w:t xml:space="preserve"> de diàmetre, per a instal·lacions on no es puguin obtenir els nivells exigits.</w:t>
            </w:r>
          </w:p>
        </w:tc>
      </w:tr>
      <w:tr w:rsidR="00DE3890" w:rsidRPr="005D0BB4" w14:paraId="704A3137" w14:textId="77777777" w:rsidTr="00EA0972">
        <w:trPr>
          <w:jc w:val="center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E523D70" w14:textId="77777777" w:rsidR="00DE3890" w:rsidRPr="005D0BB4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Cablejat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240BB5CD" w14:textId="77777777" w:rsidR="00DE3890" w:rsidRPr="005D0BB4" w:rsidRDefault="00DE3890" w:rsidP="000D53D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Els elèctrodes es connectaran mitjançant un cable de coure nu de 50 mm</w:t>
            </w:r>
            <w:r w:rsidR="000D53DD">
              <w:rPr>
                <w:rFonts w:ascii="Arial" w:hAnsi="Arial" w:cs="Arial"/>
              </w:rPr>
              <w:t>²</w:t>
            </w:r>
            <w:r>
              <w:rPr>
                <w:rFonts w:ascii="Arial" w:hAnsi="Arial" w:cs="Arial"/>
              </w:rPr>
              <w:t xml:space="preserve">, enterrat a com a mínim </w:t>
            </w:r>
            <w:smartTag w:uri="urn:schemas-microsoft-com:office:smarttags" w:element="metricconverter">
              <w:smartTagPr>
                <w:attr w:name="ProductID" w:val="50 cm"/>
              </w:smartTagPr>
              <w:r>
                <w:rPr>
                  <w:rFonts w:ascii="Arial" w:hAnsi="Arial" w:cs="Arial"/>
                </w:rPr>
                <w:t>50 cm</w:t>
              </w:r>
            </w:smartTag>
            <w:r>
              <w:rPr>
                <w:rFonts w:ascii="Arial" w:hAnsi="Arial" w:cs="Arial"/>
              </w:rPr>
              <w:t xml:space="preserve">. Les unions a la xarxa es realitzaran mitjançant soldadura aluminotèrmica. </w:t>
            </w:r>
          </w:p>
        </w:tc>
      </w:tr>
      <w:tr w:rsidR="00DE3890" w:rsidRPr="005D0BB4" w14:paraId="6CEF2401" w14:textId="77777777" w:rsidTr="00EA0972">
        <w:trPr>
          <w:jc w:val="center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94F1093" w14:textId="77777777" w:rsidR="00EA0972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Arqueta presa</w:t>
            </w:r>
          </w:p>
          <w:p w14:paraId="193BD283" w14:textId="77777777" w:rsidR="00DE3890" w:rsidRPr="005D0BB4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 terra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2707AFC7" w14:textId="77777777" w:rsidR="00DE3890" w:rsidRPr="005D0BB4" w:rsidRDefault="00DE3890" w:rsidP="00C162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 dos dels extrems es disposarà d’arquetes de registre de la xarxa de terres, amb arqueta rectangular Mod . 2718 PUJOL-MONTALÀ. A l’arqueta on es faci la derivació cap a l’interior, es disposarà d’un pont de comprovació per poder aïllar la presa de terra.</w:t>
            </w:r>
          </w:p>
        </w:tc>
      </w:tr>
      <w:tr w:rsidR="00DE3890" w:rsidRPr="005D0BB4" w14:paraId="17DCFBE2" w14:textId="77777777" w:rsidTr="00EA0972">
        <w:trPr>
          <w:jc w:val="center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D453BD7" w14:textId="77777777" w:rsidR="00DE3890" w:rsidRPr="005D0BB4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Interconnexió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54157C26" w14:textId="77777777" w:rsidR="00DE3890" w:rsidRDefault="00DE3890" w:rsidP="00C162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presa de terra es connectarà a la xarxa existent mitjançant un cable de coure nu de 50 mm</w:t>
            </w:r>
            <w:r w:rsidR="000D53DD">
              <w:rPr>
                <w:rFonts w:ascii="Arial" w:hAnsi="Arial" w:cs="Arial"/>
              </w:rPr>
              <w:t>²</w:t>
            </w:r>
            <w:r>
              <w:rPr>
                <w:rFonts w:ascii="Arial" w:hAnsi="Arial" w:cs="Arial"/>
              </w:rPr>
              <w:t>, des de la placa equipotencial de l’arqueta de presa de terra. La unió a la xarxa existent es realitzarà mitjançant soldadura aluminotèrmica.</w:t>
            </w:r>
          </w:p>
          <w:p w14:paraId="57489DDD" w14:textId="77777777" w:rsidR="00DE3890" w:rsidRPr="005D0BB4" w:rsidRDefault="00DE3890" w:rsidP="00C1620F">
            <w:pPr>
              <w:jc w:val="both"/>
              <w:rPr>
                <w:rFonts w:ascii="Arial" w:hAnsi="Arial" w:cs="Arial"/>
              </w:rPr>
            </w:pPr>
          </w:p>
        </w:tc>
      </w:tr>
      <w:tr w:rsidR="00DE3890" w:rsidRPr="005D0BB4" w14:paraId="6B3B35FE" w14:textId="77777777" w:rsidTr="00EA0972">
        <w:trPr>
          <w:jc w:val="center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3B7C35A" w14:textId="77777777" w:rsidR="00DE3890" w:rsidRPr="005D0BB4" w:rsidRDefault="00DE3890" w:rsidP="00E40C1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Pont de prova</w:t>
            </w:r>
          </w:p>
        </w:tc>
        <w:tc>
          <w:tcPr>
            <w:tcW w:w="7794" w:type="dxa"/>
            <w:tcBorders>
              <w:top w:val="nil"/>
              <w:left w:val="nil"/>
              <w:bottom w:val="nil"/>
              <w:right w:val="nil"/>
            </w:tcBorders>
          </w:tcPr>
          <w:p w14:paraId="0BCE1AA8" w14:textId="77777777" w:rsidR="00DE3890" w:rsidRDefault="00DE3890" w:rsidP="00C162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 del pont de comprovació exterior sortirà un cable nu de coure de 50 mm</w:t>
            </w:r>
            <w:r w:rsidR="000D53DD">
              <w:rPr>
                <w:rFonts w:ascii="Arial" w:hAnsi="Arial" w:cs="Arial"/>
              </w:rPr>
              <w:t>²</w:t>
            </w:r>
            <w:r>
              <w:rPr>
                <w:rFonts w:ascii="Arial" w:hAnsi="Arial" w:cs="Arial"/>
              </w:rPr>
              <w:t xml:space="preserve"> fins al pont de prova interior, Mod. CTS25/95, marca HIMEL.</w:t>
            </w:r>
          </w:p>
          <w:p w14:paraId="7CE15307" w14:textId="77777777" w:rsidR="00DE3890" w:rsidRPr="005D0BB4" w:rsidRDefault="00DE3890" w:rsidP="00C1620F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933441" w14:textId="77777777" w:rsidR="00DE3890" w:rsidRDefault="00DE3890" w:rsidP="00DE3890">
      <w:pPr>
        <w:jc w:val="both"/>
        <w:rPr>
          <w:rFonts w:ascii="Arial" w:hAnsi="Arial" w:cs="Arial"/>
          <w:highlight w:val="yellow"/>
        </w:rPr>
      </w:pPr>
    </w:p>
    <w:sectPr w:rsidR="00DE3890" w:rsidSect="0042331F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2FDA" w14:textId="77777777" w:rsidR="008F699A" w:rsidRDefault="008F699A">
      <w:r>
        <w:separator/>
      </w:r>
    </w:p>
  </w:endnote>
  <w:endnote w:type="continuationSeparator" w:id="0">
    <w:p w14:paraId="7880F2FA" w14:textId="77777777" w:rsidR="008F699A" w:rsidRDefault="008F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alMath1 BT">
    <w:altName w:val="Symbol"/>
    <w:panose1 w:val="05050102010205020602"/>
    <w:charset w:val="02"/>
    <w:family w:val="roman"/>
    <w:pitch w:val="variable"/>
    <w:sig w:usb0="00000000" w:usb1="10000000" w:usb2="00000000" w:usb3="00000000" w:csb0="80000000" w:csb1="00000000"/>
  </w:font>
  <w:font w:name="HelveticaNeue-Condense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8F699A" w:rsidRPr="00A941B7" w14:paraId="23A1926C" w14:textId="77777777" w:rsidTr="00BB1654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2145FEE9" w14:textId="77777777" w:rsidR="008F699A" w:rsidRPr="00A941B7" w:rsidRDefault="008F699A" w:rsidP="000F093D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1550FF8C" w14:textId="77777777" w:rsidR="008F699A" w:rsidRPr="008E600D" w:rsidRDefault="008F699A" w:rsidP="000F093D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EQUIPS ELECTRICS BT</w:t>
          </w:r>
        </w:p>
      </w:tc>
      <w:tc>
        <w:tcPr>
          <w:tcW w:w="258" w:type="dxa"/>
          <w:vAlign w:val="center"/>
        </w:tcPr>
        <w:p w14:paraId="5F685B99" w14:textId="77777777" w:rsidR="008F699A" w:rsidRPr="008E600D" w:rsidRDefault="008F699A" w:rsidP="000F093D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418EF032" w14:textId="77777777" w:rsidR="008F699A" w:rsidRPr="00A941B7" w:rsidRDefault="008F699A" w:rsidP="000F093D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4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087AEE10" w14:textId="77777777" w:rsidR="008F699A" w:rsidRPr="009351EB" w:rsidRDefault="008F699A" w:rsidP="000F093D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F54A4" w14:textId="77777777" w:rsidR="008F699A" w:rsidRDefault="008F699A">
      <w:r>
        <w:separator/>
      </w:r>
    </w:p>
  </w:footnote>
  <w:footnote w:type="continuationSeparator" w:id="0">
    <w:p w14:paraId="1488A17C" w14:textId="77777777" w:rsidR="008F699A" w:rsidRDefault="008F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8F699A" w:rsidRPr="00A20112" w14:paraId="2C256E40" w14:textId="77777777" w:rsidTr="00BB1654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53FB62B5" w14:textId="77777777" w:rsidR="008F699A" w:rsidRPr="00A20112" w:rsidRDefault="008F699A" w:rsidP="000F093D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66E1AEE1" wp14:editId="7AFECDCB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6E069B28" w14:textId="77777777" w:rsidR="008F699A" w:rsidRPr="00863328" w:rsidRDefault="008F699A" w:rsidP="000F093D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0E7B52D5" w14:textId="77777777" w:rsidR="008F699A" w:rsidRPr="003940B9" w:rsidRDefault="008F699A" w:rsidP="000F093D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8F699A" w:rsidRPr="000C5B14" w14:paraId="262B990F" w14:textId="77777777" w:rsidTr="00BB1654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330361EC" w14:textId="77777777" w:rsidR="008F699A" w:rsidRPr="000C5B14" w:rsidRDefault="008F699A" w:rsidP="000F093D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23D057F4" w14:textId="77777777" w:rsidR="008F699A" w:rsidRPr="000C5B14" w:rsidRDefault="008F699A" w:rsidP="000F093D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0ACAEE7B" w14:textId="77777777" w:rsidR="008F699A" w:rsidRPr="000C5B14" w:rsidRDefault="008F699A" w:rsidP="000F093D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719BAD03" w14:textId="77777777" w:rsidR="008F699A" w:rsidRPr="007C6824" w:rsidRDefault="008F699A" w:rsidP="000F093D">
    <w:pPr>
      <w:pStyle w:val="Encabezado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87EAE"/>
    <w:multiLevelType w:val="hybridMultilevel"/>
    <w:tmpl w:val="6EC4D904"/>
    <w:lvl w:ilvl="0" w:tplc="A4780CCA">
      <w:start w:val="1"/>
      <w:numFmt w:val="bullet"/>
      <w:lvlText w:val="-"/>
      <w:lvlJc w:val="left"/>
      <w:pPr>
        <w:ind w:left="586" w:hanging="360"/>
      </w:pPr>
      <w:rPr>
        <w:rFonts w:ascii="Arial" w:hAnsi="Arial" w:hint="default"/>
      </w:rPr>
    </w:lvl>
    <w:lvl w:ilvl="1" w:tplc="A4780CCA">
      <w:start w:val="1"/>
      <w:numFmt w:val="bullet"/>
      <w:lvlText w:val="-"/>
      <w:lvlJc w:val="left"/>
      <w:pPr>
        <w:ind w:left="1306" w:hanging="360"/>
      </w:pPr>
      <w:rPr>
        <w:rFonts w:ascii="Arial" w:hAnsi="Arial" w:hint="default"/>
      </w:rPr>
    </w:lvl>
    <w:lvl w:ilvl="2" w:tplc="0403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" w15:restartNumberingAfterBreak="0">
    <w:nsid w:val="11FC3141"/>
    <w:multiLevelType w:val="hybridMultilevel"/>
    <w:tmpl w:val="8146DA6E"/>
    <w:lvl w:ilvl="0" w:tplc="3FF289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0218"/>
    <w:multiLevelType w:val="hybridMultilevel"/>
    <w:tmpl w:val="F502CDE4"/>
    <w:lvl w:ilvl="0" w:tplc="3E42DE16">
      <w:start w:val="1"/>
      <w:numFmt w:val="bullet"/>
      <w:lvlText w:val=""/>
      <w:lvlJc w:val="left"/>
      <w:pPr>
        <w:tabs>
          <w:tab w:val="num" w:pos="226"/>
        </w:tabs>
        <w:ind w:left="226" w:hanging="226"/>
      </w:pPr>
      <w:rPr>
        <w:rFonts w:ascii="Wingdings" w:hAnsi="Wingdings" w:hint="default"/>
        <w:b w:val="0"/>
        <w:i w:val="0"/>
        <w:sz w:val="20"/>
      </w:rPr>
    </w:lvl>
    <w:lvl w:ilvl="1" w:tplc="040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3B57AF"/>
    <w:multiLevelType w:val="hybridMultilevel"/>
    <w:tmpl w:val="BF829068"/>
    <w:lvl w:ilvl="0" w:tplc="5404A75C">
      <w:start w:val="1"/>
      <w:numFmt w:val="bullet"/>
      <w:lvlText w:val=""/>
      <w:lvlJc w:val="left"/>
      <w:pPr>
        <w:tabs>
          <w:tab w:val="num" w:pos="653"/>
        </w:tabs>
        <w:ind w:left="653" w:hanging="360"/>
      </w:pPr>
      <w:rPr>
        <w:rFonts w:ascii="Wingdings" w:hAnsi="Wingdings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4" w15:restartNumberingAfterBreak="0">
    <w:nsid w:val="36952006"/>
    <w:multiLevelType w:val="hybridMultilevel"/>
    <w:tmpl w:val="60C86D10"/>
    <w:lvl w:ilvl="0" w:tplc="A38226B4">
      <w:start w:val="3"/>
      <w:numFmt w:val="bullet"/>
      <w:lvlText w:val="-"/>
      <w:lvlJc w:val="left"/>
      <w:pPr>
        <w:tabs>
          <w:tab w:val="num" w:pos="-58"/>
        </w:tabs>
        <w:ind w:left="453" w:hanging="227"/>
      </w:pPr>
      <w:rPr>
        <w:rFonts w:ascii="Tahoma" w:eastAsia="SimSun" w:hAnsi="Tahoma" w:hint="default"/>
        <w:b w:val="0"/>
        <w:i w:val="0"/>
        <w:sz w:val="20"/>
      </w:rPr>
    </w:lvl>
    <w:lvl w:ilvl="1" w:tplc="A38226B4">
      <w:start w:val="3"/>
      <w:numFmt w:val="bullet"/>
      <w:lvlText w:val="-"/>
      <w:lvlJc w:val="left"/>
      <w:pPr>
        <w:tabs>
          <w:tab w:val="num" w:pos="662"/>
        </w:tabs>
        <w:ind w:left="1173" w:hanging="227"/>
      </w:pPr>
      <w:rPr>
        <w:rFonts w:ascii="Tahoma" w:eastAsia="SimSun" w:hAnsi="Tahoma" w:hint="default"/>
        <w:b w:val="0"/>
        <w:i w:val="0"/>
        <w:sz w:val="20"/>
      </w:rPr>
    </w:lvl>
    <w:lvl w:ilvl="2" w:tplc="04030005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5" w15:restartNumberingAfterBreak="0">
    <w:nsid w:val="37D93DFB"/>
    <w:multiLevelType w:val="hybridMultilevel"/>
    <w:tmpl w:val="3124B9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77E08"/>
    <w:multiLevelType w:val="multilevel"/>
    <w:tmpl w:val="490A7A4E"/>
    <w:styleLink w:val="Listaactual1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92A99"/>
    <w:multiLevelType w:val="hybridMultilevel"/>
    <w:tmpl w:val="CF72FB0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0473C"/>
    <w:multiLevelType w:val="hybridMultilevel"/>
    <w:tmpl w:val="76BA5AF4"/>
    <w:lvl w:ilvl="0" w:tplc="DC8ED00C">
      <w:start w:val="1"/>
      <w:numFmt w:val="bullet"/>
      <w:pStyle w:val="TDC1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b w:val="0"/>
        <w:i w:val="0"/>
        <w:color w:val="0070C0"/>
        <w:sz w:val="20"/>
        <w:szCs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015D9"/>
    <w:multiLevelType w:val="hybridMultilevel"/>
    <w:tmpl w:val="4DCC143A"/>
    <w:lvl w:ilvl="0" w:tplc="8A9C0D02">
      <w:start w:val="1"/>
      <w:numFmt w:val="bullet"/>
      <w:lvlText w:val=""/>
      <w:lvlJc w:val="left"/>
      <w:pPr>
        <w:tabs>
          <w:tab w:val="num" w:pos="226"/>
        </w:tabs>
        <w:ind w:left="226" w:hanging="226"/>
      </w:pPr>
      <w:rPr>
        <w:rFonts w:ascii="Wingdings" w:hAnsi="Wingdings" w:hint="default"/>
        <w:b w:val="0"/>
        <w:i w:val="0"/>
        <w:sz w:val="20"/>
      </w:rPr>
    </w:lvl>
    <w:lvl w:ilvl="1" w:tplc="04030003">
      <w:start w:val="75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04030005">
      <w:start w:val="1"/>
      <w:numFmt w:val="bullet"/>
      <w:lvlText w:val=""/>
      <w:lvlJc w:val="left"/>
      <w:pPr>
        <w:ind w:left="2145" w:hanging="705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4169CF"/>
    <w:multiLevelType w:val="multilevel"/>
    <w:tmpl w:val="1F3A6A56"/>
    <w:styleLink w:val="Listaactual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749559AD"/>
    <w:multiLevelType w:val="hybridMultilevel"/>
    <w:tmpl w:val="39D2B580"/>
    <w:lvl w:ilvl="0" w:tplc="B75CC3EE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3647440">
    <w:abstractNumId w:val="9"/>
  </w:num>
  <w:num w:numId="2" w16cid:durableId="1877696388">
    <w:abstractNumId w:val="2"/>
  </w:num>
  <w:num w:numId="3" w16cid:durableId="398943667">
    <w:abstractNumId w:val="4"/>
  </w:num>
  <w:num w:numId="4" w16cid:durableId="2065978797">
    <w:abstractNumId w:val="6"/>
  </w:num>
  <w:num w:numId="5" w16cid:durableId="1363744260">
    <w:abstractNumId w:val="8"/>
  </w:num>
  <w:num w:numId="6" w16cid:durableId="743063747">
    <w:abstractNumId w:val="10"/>
  </w:num>
  <w:num w:numId="7" w16cid:durableId="1948461823">
    <w:abstractNumId w:val="11"/>
  </w:num>
  <w:num w:numId="8" w16cid:durableId="2048213100">
    <w:abstractNumId w:val="1"/>
  </w:num>
  <w:num w:numId="9" w16cid:durableId="624241114">
    <w:abstractNumId w:val="3"/>
  </w:num>
  <w:num w:numId="10" w16cid:durableId="441925113">
    <w:abstractNumId w:val="5"/>
  </w:num>
  <w:num w:numId="11" w16cid:durableId="1820534404">
    <w:abstractNumId w:val="0"/>
  </w:num>
  <w:num w:numId="12" w16cid:durableId="201877516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2D04"/>
    <w:rsid w:val="00003769"/>
    <w:rsid w:val="000042B3"/>
    <w:rsid w:val="00004408"/>
    <w:rsid w:val="00005F79"/>
    <w:rsid w:val="0001282B"/>
    <w:rsid w:val="00014094"/>
    <w:rsid w:val="00015BA6"/>
    <w:rsid w:val="00015EAA"/>
    <w:rsid w:val="00020F22"/>
    <w:rsid w:val="000220EB"/>
    <w:rsid w:val="00023442"/>
    <w:rsid w:val="0002596D"/>
    <w:rsid w:val="00025DC7"/>
    <w:rsid w:val="00026DF9"/>
    <w:rsid w:val="00030189"/>
    <w:rsid w:val="00034261"/>
    <w:rsid w:val="000366ED"/>
    <w:rsid w:val="00036AEF"/>
    <w:rsid w:val="00037707"/>
    <w:rsid w:val="00045BD4"/>
    <w:rsid w:val="00051BAA"/>
    <w:rsid w:val="00054096"/>
    <w:rsid w:val="00056520"/>
    <w:rsid w:val="00056690"/>
    <w:rsid w:val="00057597"/>
    <w:rsid w:val="00060A1E"/>
    <w:rsid w:val="0006191C"/>
    <w:rsid w:val="00063F07"/>
    <w:rsid w:val="00064E98"/>
    <w:rsid w:val="00072679"/>
    <w:rsid w:val="000730C0"/>
    <w:rsid w:val="00095812"/>
    <w:rsid w:val="000A2D5E"/>
    <w:rsid w:val="000A799B"/>
    <w:rsid w:val="000B1768"/>
    <w:rsid w:val="000B1C35"/>
    <w:rsid w:val="000B5B49"/>
    <w:rsid w:val="000C3FEF"/>
    <w:rsid w:val="000C62FF"/>
    <w:rsid w:val="000C6DB5"/>
    <w:rsid w:val="000D2840"/>
    <w:rsid w:val="000D3E6F"/>
    <w:rsid w:val="000D53DD"/>
    <w:rsid w:val="000D6141"/>
    <w:rsid w:val="000E0519"/>
    <w:rsid w:val="000E285B"/>
    <w:rsid w:val="000E3C91"/>
    <w:rsid w:val="000E7F5D"/>
    <w:rsid w:val="000F093D"/>
    <w:rsid w:val="000F3694"/>
    <w:rsid w:val="000F399F"/>
    <w:rsid w:val="000F4BF6"/>
    <w:rsid w:val="000F4DF5"/>
    <w:rsid w:val="001009C6"/>
    <w:rsid w:val="00104A97"/>
    <w:rsid w:val="0010639F"/>
    <w:rsid w:val="00106C70"/>
    <w:rsid w:val="0010714E"/>
    <w:rsid w:val="001079F9"/>
    <w:rsid w:val="00112DBE"/>
    <w:rsid w:val="0011390A"/>
    <w:rsid w:val="001139C8"/>
    <w:rsid w:val="001160A6"/>
    <w:rsid w:val="00120886"/>
    <w:rsid w:val="001225C1"/>
    <w:rsid w:val="00124564"/>
    <w:rsid w:val="00124AFF"/>
    <w:rsid w:val="00133023"/>
    <w:rsid w:val="00135062"/>
    <w:rsid w:val="00135DC5"/>
    <w:rsid w:val="00137654"/>
    <w:rsid w:val="00140267"/>
    <w:rsid w:val="001436DF"/>
    <w:rsid w:val="00143E71"/>
    <w:rsid w:val="00144203"/>
    <w:rsid w:val="00145746"/>
    <w:rsid w:val="00146FFE"/>
    <w:rsid w:val="00153F08"/>
    <w:rsid w:val="00154CF9"/>
    <w:rsid w:val="001557FF"/>
    <w:rsid w:val="00160073"/>
    <w:rsid w:val="001602D7"/>
    <w:rsid w:val="001605BF"/>
    <w:rsid w:val="00161FCC"/>
    <w:rsid w:val="0016580E"/>
    <w:rsid w:val="00165A8C"/>
    <w:rsid w:val="00166AC9"/>
    <w:rsid w:val="001721AF"/>
    <w:rsid w:val="001761B0"/>
    <w:rsid w:val="00181406"/>
    <w:rsid w:val="00181C4C"/>
    <w:rsid w:val="001831A1"/>
    <w:rsid w:val="001845F4"/>
    <w:rsid w:val="00186935"/>
    <w:rsid w:val="00187B7A"/>
    <w:rsid w:val="00187CE6"/>
    <w:rsid w:val="00191311"/>
    <w:rsid w:val="00191DCB"/>
    <w:rsid w:val="00192418"/>
    <w:rsid w:val="00194477"/>
    <w:rsid w:val="001A0D2F"/>
    <w:rsid w:val="001A11E0"/>
    <w:rsid w:val="001A4CC0"/>
    <w:rsid w:val="001A6BCB"/>
    <w:rsid w:val="001B017D"/>
    <w:rsid w:val="001B26CD"/>
    <w:rsid w:val="001B4463"/>
    <w:rsid w:val="001B6EAF"/>
    <w:rsid w:val="001C15E8"/>
    <w:rsid w:val="001C1D69"/>
    <w:rsid w:val="001D1427"/>
    <w:rsid w:val="001D2942"/>
    <w:rsid w:val="001D431A"/>
    <w:rsid w:val="001D46D2"/>
    <w:rsid w:val="001D57BF"/>
    <w:rsid w:val="001D7093"/>
    <w:rsid w:val="001E0C63"/>
    <w:rsid w:val="001E1711"/>
    <w:rsid w:val="001E17E0"/>
    <w:rsid w:val="001E1A4E"/>
    <w:rsid w:val="001E28A3"/>
    <w:rsid w:val="001E4D40"/>
    <w:rsid w:val="001E6DE8"/>
    <w:rsid w:val="001E75AA"/>
    <w:rsid w:val="001F0A50"/>
    <w:rsid w:val="002022A4"/>
    <w:rsid w:val="002048E8"/>
    <w:rsid w:val="00204B07"/>
    <w:rsid w:val="002057AF"/>
    <w:rsid w:val="00205BE2"/>
    <w:rsid w:val="0020774B"/>
    <w:rsid w:val="00210739"/>
    <w:rsid w:val="0021198E"/>
    <w:rsid w:val="00214E70"/>
    <w:rsid w:val="00217C3C"/>
    <w:rsid w:val="002264B8"/>
    <w:rsid w:val="002269E6"/>
    <w:rsid w:val="00232C05"/>
    <w:rsid w:val="002336C7"/>
    <w:rsid w:val="0023567F"/>
    <w:rsid w:val="00236B6E"/>
    <w:rsid w:val="00236D1D"/>
    <w:rsid w:val="002408E4"/>
    <w:rsid w:val="002411C0"/>
    <w:rsid w:val="00247F7A"/>
    <w:rsid w:val="00253401"/>
    <w:rsid w:val="00257C80"/>
    <w:rsid w:val="00257D08"/>
    <w:rsid w:val="0026484C"/>
    <w:rsid w:val="00267395"/>
    <w:rsid w:val="002712AF"/>
    <w:rsid w:val="00272D54"/>
    <w:rsid w:val="002762DD"/>
    <w:rsid w:val="00280133"/>
    <w:rsid w:val="002804F9"/>
    <w:rsid w:val="00283A7C"/>
    <w:rsid w:val="00283E92"/>
    <w:rsid w:val="00284BA9"/>
    <w:rsid w:val="002916F8"/>
    <w:rsid w:val="00291EFB"/>
    <w:rsid w:val="0029250D"/>
    <w:rsid w:val="00292AD4"/>
    <w:rsid w:val="00294EE2"/>
    <w:rsid w:val="00294F3E"/>
    <w:rsid w:val="00296834"/>
    <w:rsid w:val="002969B1"/>
    <w:rsid w:val="00296A97"/>
    <w:rsid w:val="002A2E7A"/>
    <w:rsid w:val="002A44BC"/>
    <w:rsid w:val="002A7589"/>
    <w:rsid w:val="002B18C8"/>
    <w:rsid w:val="002B423C"/>
    <w:rsid w:val="002B4BBB"/>
    <w:rsid w:val="002B6A56"/>
    <w:rsid w:val="002C132B"/>
    <w:rsid w:val="002C19FC"/>
    <w:rsid w:val="002C414D"/>
    <w:rsid w:val="002C5021"/>
    <w:rsid w:val="002C54E7"/>
    <w:rsid w:val="002D4270"/>
    <w:rsid w:val="002D435A"/>
    <w:rsid w:val="002D738D"/>
    <w:rsid w:val="002D781E"/>
    <w:rsid w:val="002E1F9B"/>
    <w:rsid w:val="002E2D15"/>
    <w:rsid w:val="002E5BCA"/>
    <w:rsid w:val="002E68C7"/>
    <w:rsid w:val="002F0100"/>
    <w:rsid w:val="002F062E"/>
    <w:rsid w:val="002F0674"/>
    <w:rsid w:val="002F7A25"/>
    <w:rsid w:val="00302275"/>
    <w:rsid w:val="0030324D"/>
    <w:rsid w:val="003032B0"/>
    <w:rsid w:val="003127DF"/>
    <w:rsid w:val="00313C6C"/>
    <w:rsid w:val="00316B53"/>
    <w:rsid w:val="00317CB5"/>
    <w:rsid w:val="0032231B"/>
    <w:rsid w:val="00323749"/>
    <w:rsid w:val="003258D5"/>
    <w:rsid w:val="00330EE1"/>
    <w:rsid w:val="003333C8"/>
    <w:rsid w:val="003340B2"/>
    <w:rsid w:val="00336679"/>
    <w:rsid w:val="003372E5"/>
    <w:rsid w:val="00337A84"/>
    <w:rsid w:val="0034346D"/>
    <w:rsid w:val="00350AE1"/>
    <w:rsid w:val="0035303A"/>
    <w:rsid w:val="00357254"/>
    <w:rsid w:val="00360419"/>
    <w:rsid w:val="00360BCC"/>
    <w:rsid w:val="0036177E"/>
    <w:rsid w:val="00361DD8"/>
    <w:rsid w:val="003643DA"/>
    <w:rsid w:val="00371F6A"/>
    <w:rsid w:val="003848F0"/>
    <w:rsid w:val="00384BC2"/>
    <w:rsid w:val="00385F54"/>
    <w:rsid w:val="003878E2"/>
    <w:rsid w:val="00391116"/>
    <w:rsid w:val="0039177D"/>
    <w:rsid w:val="00395B49"/>
    <w:rsid w:val="0039643D"/>
    <w:rsid w:val="00396E17"/>
    <w:rsid w:val="003A20D8"/>
    <w:rsid w:val="003A27E6"/>
    <w:rsid w:val="003A3E4C"/>
    <w:rsid w:val="003A5704"/>
    <w:rsid w:val="003A6B8F"/>
    <w:rsid w:val="003A7183"/>
    <w:rsid w:val="003B096F"/>
    <w:rsid w:val="003B0BEE"/>
    <w:rsid w:val="003B2D1B"/>
    <w:rsid w:val="003B2F16"/>
    <w:rsid w:val="003C01F5"/>
    <w:rsid w:val="003C1446"/>
    <w:rsid w:val="003D1129"/>
    <w:rsid w:val="003D250C"/>
    <w:rsid w:val="003D36A5"/>
    <w:rsid w:val="003D419B"/>
    <w:rsid w:val="003D50A6"/>
    <w:rsid w:val="003D6446"/>
    <w:rsid w:val="003D6FC0"/>
    <w:rsid w:val="003E0CB7"/>
    <w:rsid w:val="003E2257"/>
    <w:rsid w:val="003E5227"/>
    <w:rsid w:val="003E58AC"/>
    <w:rsid w:val="003E7126"/>
    <w:rsid w:val="003F0567"/>
    <w:rsid w:val="003F108E"/>
    <w:rsid w:val="003F1A4B"/>
    <w:rsid w:val="003F3467"/>
    <w:rsid w:val="003F6689"/>
    <w:rsid w:val="003F7FDC"/>
    <w:rsid w:val="00401381"/>
    <w:rsid w:val="00401A2B"/>
    <w:rsid w:val="00401FFE"/>
    <w:rsid w:val="00403D0D"/>
    <w:rsid w:val="0041212A"/>
    <w:rsid w:val="0041346D"/>
    <w:rsid w:val="00413B52"/>
    <w:rsid w:val="00414498"/>
    <w:rsid w:val="00420AF2"/>
    <w:rsid w:val="00421F9C"/>
    <w:rsid w:val="00422C28"/>
    <w:rsid w:val="0042320C"/>
    <w:rsid w:val="0042331F"/>
    <w:rsid w:val="0042595B"/>
    <w:rsid w:val="004276B4"/>
    <w:rsid w:val="00427E41"/>
    <w:rsid w:val="004322B1"/>
    <w:rsid w:val="00435C03"/>
    <w:rsid w:val="00447CF8"/>
    <w:rsid w:val="00451F5B"/>
    <w:rsid w:val="00452469"/>
    <w:rsid w:val="00455F4A"/>
    <w:rsid w:val="00457DDB"/>
    <w:rsid w:val="00461677"/>
    <w:rsid w:val="0046172B"/>
    <w:rsid w:val="004635B2"/>
    <w:rsid w:val="00466495"/>
    <w:rsid w:val="004667EB"/>
    <w:rsid w:val="00471393"/>
    <w:rsid w:val="00471C2F"/>
    <w:rsid w:val="00471EB4"/>
    <w:rsid w:val="004762C2"/>
    <w:rsid w:val="00482416"/>
    <w:rsid w:val="004903AE"/>
    <w:rsid w:val="004909D4"/>
    <w:rsid w:val="00492360"/>
    <w:rsid w:val="00494445"/>
    <w:rsid w:val="00494D94"/>
    <w:rsid w:val="004A072B"/>
    <w:rsid w:val="004A189D"/>
    <w:rsid w:val="004A52DA"/>
    <w:rsid w:val="004B4BCD"/>
    <w:rsid w:val="004B5FDC"/>
    <w:rsid w:val="004C360A"/>
    <w:rsid w:val="004D4D5C"/>
    <w:rsid w:val="004D599E"/>
    <w:rsid w:val="004E3BA0"/>
    <w:rsid w:val="004E5444"/>
    <w:rsid w:val="004F1504"/>
    <w:rsid w:val="004F3433"/>
    <w:rsid w:val="004F40D3"/>
    <w:rsid w:val="00514BF4"/>
    <w:rsid w:val="00520EE5"/>
    <w:rsid w:val="005213C3"/>
    <w:rsid w:val="00521D58"/>
    <w:rsid w:val="005262AE"/>
    <w:rsid w:val="00527D4E"/>
    <w:rsid w:val="00527E91"/>
    <w:rsid w:val="00531DFF"/>
    <w:rsid w:val="00532AA3"/>
    <w:rsid w:val="005358C9"/>
    <w:rsid w:val="005368F7"/>
    <w:rsid w:val="00541579"/>
    <w:rsid w:val="00542558"/>
    <w:rsid w:val="00542C14"/>
    <w:rsid w:val="00543A81"/>
    <w:rsid w:val="005440FD"/>
    <w:rsid w:val="00550451"/>
    <w:rsid w:val="00552978"/>
    <w:rsid w:val="00553BD5"/>
    <w:rsid w:val="00554F02"/>
    <w:rsid w:val="0056140A"/>
    <w:rsid w:val="005679B8"/>
    <w:rsid w:val="0057076E"/>
    <w:rsid w:val="00570D3B"/>
    <w:rsid w:val="00572A6F"/>
    <w:rsid w:val="00573A0A"/>
    <w:rsid w:val="0057469E"/>
    <w:rsid w:val="005767B7"/>
    <w:rsid w:val="00577192"/>
    <w:rsid w:val="00581F75"/>
    <w:rsid w:val="00582616"/>
    <w:rsid w:val="0058390E"/>
    <w:rsid w:val="005876DC"/>
    <w:rsid w:val="005878A1"/>
    <w:rsid w:val="005962CA"/>
    <w:rsid w:val="0059685F"/>
    <w:rsid w:val="005A1B16"/>
    <w:rsid w:val="005A2973"/>
    <w:rsid w:val="005A50B0"/>
    <w:rsid w:val="005A770D"/>
    <w:rsid w:val="005B0D83"/>
    <w:rsid w:val="005B206B"/>
    <w:rsid w:val="005B3D46"/>
    <w:rsid w:val="005B5FB5"/>
    <w:rsid w:val="005B660E"/>
    <w:rsid w:val="005B677E"/>
    <w:rsid w:val="005B7D26"/>
    <w:rsid w:val="005E1906"/>
    <w:rsid w:val="005E2917"/>
    <w:rsid w:val="005E2C12"/>
    <w:rsid w:val="005E3B75"/>
    <w:rsid w:val="005E6925"/>
    <w:rsid w:val="005F0ADE"/>
    <w:rsid w:val="005F10DC"/>
    <w:rsid w:val="005F6889"/>
    <w:rsid w:val="005F7D86"/>
    <w:rsid w:val="00600E07"/>
    <w:rsid w:val="00601681"/>
    <w:rsid w:val="00604D09"/>
    <w:rsid w:val="00610C4C"/>
    <w:rsid w:val="00616105"/>
    <w:rsid w:val="00616669"/>
    <w:rsid w:val="00620B0E"/>
    <w:rsid w:val="00621D2D"/>
    <w:rsid w:val="00622453"/>
    <w:rsid w:val="00627398"/>
    <w:rsid w:val="006307D2"/>
    <w:rsid w:val="00630E1D"/>
    <w:rsid w:val="00634BEE"/>
    <w:rsid w:val="00640D43"/>
    <w:rsid w:val="0064176F"/>
    <w:rsid w:val="00643EB2"/>
    <w:rsid w:val="00645D2B"/>
    <w:rsid w:val="00647114"/>
    <w:rsid w:val="0065195D"/>
    <w:rsid w:val="00655CC5"/>
    <w:rsid w:val="0066514F"/>
    <w:rsid w:val="00674E21"/>
    <w:rsid w:val="00677F75"/>
    <w:rsid w:val="00681DC1"/>
    <w:rsid w:val="00682C78"/>
    <w:rsid w:val="006907CB"/>
    <w:rsid w:val="00690EFE"/>
    <w:rsid w:val="00695B5F"/>
    <w:rsid w:val="006A0318"/>
    <w:rsid w:val="006A0CB7"/>
    <w:rsid w:val="006A5415"/>
    <w:rsid w:val="006A6AA2"/>
    <w:rsid w:val="006A78F0"/>
    <w:rsid w:val="006A7C9D"/>
    <w:rsid w:val="006B21A2"/>
    <w:rsid w:val="006B7C96"/>
    <w:rsid w:val="006C2A8C"/>
    <w:rsid w:val="006C2E07"/>
    <w:rsid w:val="006C3E82"/>
    <w:rsid w:val="006C629D"/>
    <w:rsid w:val="006C6569"/>
    <w:rsid w:val="006C6B98"/>
    <w:rsid w:val="006D10A0"/>
    <w:rsid w:val="006D2352"/>
    <w:rsid w:val="006D544D"/>
    <w:rsid w:val="006E064A"/>
    <w:rsid w:val="006E4299"/>
    <w:rsid w:val="006E46CA"/>
    <w:rsid w:val="006E4D64"/>
    <w:rsid w:val="006E53F9"/>
    <w:rsid w:val="006E7F67"/>
    <w:rsid w:val="006F316A"/>
    <w:rsid w:val="006F32C4"/>
    <w:rsid w:val="006F33EC"/>
    <w:rsid w:val="006F4933"/>
    <w:rsid w:val="006F496A"/>
    <w:rsid w:val="006F69BE"/>
    <w:rsid w:val="006F6C5E"/>
    <w:rsid w:val="006F6EC2"/>
    <w:rsid w:val="00701E76"/>
    <w:rsid w:val="00702218"/>
    <w:rsid w:val="00702B32"/>
    <w:rsid w:val="00705519"/>
    <w:rsid w:val="00705C6F"/>
    <w:rsid w:val="0071625E"/>
    <w:rsid w:val="00717B08"/>
    <w:rsid w:val="00717DD6"/>
    <w:rsid w:val="00720A9A"/>
    <w:rsid w:val="00722622"/>
    <w:rsid w:val="00723AA9"/>
    <w:rsid w:val="00723BC4"/>
    <w:rsid w:val="00723C52"/>
    <w:rsid w:val="00723EBF"/>
    <w:rsid w:val="007251AD"/>
    <w:rsid w:val="0072629F"/>
    <w:rsid w:val="00731BA5"/>
    <w:rsid w:val="00732686"/>
    <w:rsid w:val="007344AD"/>
    <w:rsid w:val="00743056"/>
    <w:rsid w:val="00746CCF"/>
    <w:rsid w:val="00750E99"/>
    <w:rsid w:val="00755A8F"/>
    <w:rsid w:val="00757A01"/>
    <w:rsid w:val="00762B40"/>
    <w:rsid w:val="00763428"/>
    <w:rsid w:val="00764A81"/>
    <w:rsid w:val="00764CF2"/>
    <w:rsid w:val="00764FFA"/>
    <w:rsid w:val="00772726"/>
    <w:rsid w:val="007730D0"/>
    <w:rsid w:val="00773CF3"/>
    <w:rsid w:val="00775857"/>
    <w:rsid w:val="00777E18"/>
    <w:rsid w:val="007851B9"/>
    <w:rsid w:val="00786A8B"/>
    <w:rsid w:val="00790F0D"/>
    <w:rsid w:val="00797BDE"/>
    <w:rsid w:val="007A0F80"/>
    <w:rsid w:val="007A11E1"/>
    <w:rsid w:val="007A392C"/>
    <w:rsid w:val="007A3F9C"/>
    <w:rsid w:val="007B3579"/>
    <w:rsid w:val="007B455A"/>
    <w:rsid w:val="007B5A99"/>
    <w:rsid w:val="007B6738"/>
    <w:rsid w:val="007C0E2D"/>
    <w:rsid w:val="007C40A0"/>
    <w:rsid w:val="007D2655"/>
    <w:rsid w:val="007D6B05"/>
    <w:rsid w:val="007E0144"/>
    <w:rsid w:val="007E77AB"/>
    <w:rsid w:val="007F2C21"/>
    <w:rsid w:val="007F445C"/>
    <w:rsid w:val="007F629C"/>
    <w:rsid w:val="00800B01"/>
    <w:rsid w:val="0080133C"/>
    <w:rsid w:val="00802401"/>
    <w:rsid w:val="0080477B"/>
    <w:rsid w:val="00807676"/>
    <w:rsid w:val="00811F91"/>
    <w:rsid w:val="0081225E"/>
    <w:rsid w:val="00813B2D"/>
    <w:rsid w:val="0081416D"/>
    <w:rsid w:val="00814C67"/>
    <w:rsid w:val="008157F8"/>
    <w:rsid w:val="00816B30"/>
    <w:rsid w:val="00822087"/>
    <w:rsid w:val="0082298F"/>
    <w:rsid w:val="00830851"/>
    <w:rsid w:val="0083191E"/>
    <w:rsid w:val="00831ECB"/>
    <w:rsid w:val="00832D5A"/>
    <w:rsid w:val="00833C99"/>
    <w:rsid w:val="00837964"/>
    <w:rsid w:val="008409F4"/>
    <w:rsid w:val="008433F1"/>
    <w:rsid w:val="00843CDC"/>
    <w:rsid w:val="0084613E"/>
    <w:rsid w:val="00850C87"/>
    <w:rsid w:val="00851DA3"/>
    <w:rsid w:val="00852F3C"/>
    <w:rsid w:val="00854C43"/>
    <w:rsid w:val="008557F5"/>
    <w:rsid w:val="00855D6D"/>
    <w:rsid w:val="0085619F"/>
    <w:rsid w:val="008638EB"/>
    <w:rsid w:val="00865269"/>
    <w:rsid w:val="008664B3"/>
    <w:rsid w:val="00867779"/>
    <w:rsid w:val="00872317"/>
    <w:rsid w:val="0087385C"/>
    <w:rsid w:val="00875585"/>
    <w:rsid w:val="00876416"/>
    <w:rsid w:val="0087673C"/>
    <w:rsid w:val="00877630"/>
    <w:rsid w:val="0089187E"/>
    <w:rsid w:val="008933F7"/>
    <w:rsid w:val="00893B3B"/>
    <w:rsid w:val="008A1A07"/>
    <w:rsid w:val="008A2624"/>
    <w:rsid w:val="008A5C75"/>
    <w:rsid w:val="008B14EC"/>
    <w:rsid w:val="008B4660"/>
    <w:rsid w:val="008B4EB4"/>
    <w:rsid w:val="008B55FF"/>
    <w:rsid w:val="008C151C"/>
    <w:rsid w:val="008C2FF9"/>
    <w:rsid w:val="008C4D2F"/>
    <w:rsid w:val="008C4F0F"/>
    <w:rsid w:val="008C77BF"/>
    <w:rsid w:val="008D1A5A"/>
    <w:rsid w:val="008D3134"/>
    <w:rsid w:val="008E0B83"/>
    <w:rsid w:val="008E1CF8"/>
    <w:rsid w:val="008E2370"/>
    <w:rsid w:val="008E65A0"/>
    <w:rsid w:val="008F0154"/>
    <w:rsid w:val="008F2C4E"/>
    <w:rsid w:val="008F3C2B"/>
    <w:rsid w:val="008F551F"/>
    <w:rsid w:val="008F699A"/>
    <w:rsid w:val="00900978"/>
    <w:rsid w:val="009039CF"/>
    <w:rsid w:val="00910B64"/>
    <w:rsid w:val="00911562"/>
    <w:rsid w:val="009156C4"/>
    <w:rsid w:val="00917652"/>
    <w:rsid w:val="0092025A"/>
    <w:rsid w:val="00922F7D"/>
    <w:rsid w:val="009237FB"/>
    <w:rsid w:val="00927526"/>
    <w:rsid w:val="00931212"/>
    <w:rsid w:val="00932BDB"/>
    <w:rsid w:val="00932DC2"/>
    <w:rsid w:val="0093381D"/>
    <w:rsid w:val="0093569C"/>
    <w:rsid w:val="009434DD"/>
    <w:rsid w:val="00945F90"/>
    <w:rsid w:val="00946E60"/>
    <w:rsid w:val="00952526"/>
    <w:rsid w:val="00955DD0"/>
    <w:rsid w:val="009560A7"/>
    <w:rsid w:val="00956829"/>
    <w:rsid w:val="009573D6"/>
    <w:rsid w:val="00957E06"/>
    <w:rsid w:val="0096050D"/>
    <w:rsid w:val="00962FD7"/>
    <w:rsid w:val="00965C0E"/>
    <w:rsid w:val="00966107"/>
    <w:rsid w:val="009664B2"/>
    <w:rsid w:val="00966A04"/>
    <w:rsid w:val="00967088"/>
    <w:rsid w:val="00967258"/>
    <w:rsid w:val="00971635"/>
    <w:rsid w:val="0097292E"/>
    <w:rsid w:val="009741DA"/>
    <w:rsid w:val="0097530B"/>
    <w:rsid w:val="009763FF"/>
    <w:rsid w:val="009802B3"/>
    <w:rsid w:val="00980DB3"/>
    <w:rsid w:val="00983300"/>
    <w:rsid w:val="00994902"/>
    <w:rsid w:val="00994F82"/>
    <w:rsid w:val="009950E5"/>
    <w:rsid w:val="009A02CA"/>
    <w:rsid w:val="009A0549"/>
    <w:rsid w:val="009A2732"/>
    <w:rsid w:val="009A723D"/>
    <w:rsid w:val="009B106B"/>
    <w:rsid w:val="009B5C68"/>
    <w:rsid w:val="009B66D0"/>
    <w:rsid w:val="009B6B48"/>
    <w:rsid w:val="009C0C48"/>
    <w:rsid w:val="009C0DC5"/>
    <w:rsid w:val="009C1347"/>
    <w:rsid w:val="009C6ADA"/>
    <w:rsid w:val="009C7165"/>
    <w:rsid w:val="009D0465"/>
    <w:rsid w:val="009D093F"/>
    <w:rsid w:val="009D0DD6"/>
    <w:rsid w:val="009D16B0"/>
    <w:rsid w:val="009D31B5"/>
    <w:rsid w:val="009D5665"/>
    <w:rsid w:val="009D5B4D"/>
    <w:rsid w:val="009D6DA0"/>
    <w:rsid w:val="009D7940"/>
    <w:rsid w:val="009E064A"/>
    <w:rsid w:val="009E3000"/>
    <w:rsid w:val="009E35CF"/>
    <w:rsid w:val="009E5919"/>
    <w:rsid w:val="009E6E0A"/>
    <w:rsid w:val="009F054A"/>
    <w:rsid w:val="009F0590"/>
    <w:rsid w:val="009F2B0E"/>
    <w:rsid w:val="009F3699"/>
    <w:rsid w:val="009F3C76"/>
    <w:rsid w:val="009F4CB5"/>
    <w:rsid w:val="00A011AC"/>
    <w:rsid w:val="00A01D89"/>
    <w:rsid w:val="00A02786"/>
    <w:rsid w:val="00A03D1E"/>
    <w:rsid w:val="00A04801"/>
    <w:rsid w:val="00A04B80"/>
    <w:rsid w:val="00A056C8"/>
    <w:rsid w:val="00A072A8"/>
    <w:rsid w:val="00A07AC4"/>
    <w:rsid w:val="00A11E2D"/>
    <w:rsid w:val="00A13CB3"/>
    <w:rsid w:val="00A14009"/>
    <w:rsid w:val="00A219A4"/>
    <w:rsid w:val="00A229CA"/>
    <w:rsid w:val="00A2541F"/>
    <w:rsid w:val="00A300AC"/>
    <w:rsid w:val="00A32F9B"/>
    <w:rsid w:val="00A3372E"/>
    <w:rsid w:val="00A337DB"/>
    <w:rsid w:val="00A33CD6"/>
    <w:rsid w:val="00A354D1"/>
    <w:rsid w:val="00A37C96"/>
    <w:rsid w:val="00A40E01"/>
    <w:rsid w:val="00A418C1"/>
    <w:rsid w:val="00A41BAB"/>
    <w:rsid w:val="00A41CC3"/>
    <w:rsid w:val="00A427E3"/>
    <w:rsid w:val="00A47175"/>
    <w:rsid w:val="00A50E1A"/>
    <w:rsid w:val="00A52AF1"/>
    <w:rsid w:val="00A555C3"/>
    <w:rsid w:val="00A60585"/>
    <w:rsid w:val="00A62663"/>
    <w:rsid w:val="00A64CB5"/>
    <w:rsid w:val="00A67062"/>
    <w:rsid w:val="00A72BAC"/>
    <w:rsid w:val="00A769CB"/>
    <w:rsid w:val="00A774C1"/>
    <w:rsid w:val="00A774D4"/>
    <w:rsid w:val="00A80092"/>
    <w:rsid w:val="00A80FAE"/>
    <w:rsid w:val="00A8309B"/>
    <w:rsid w:val="00A831DF"/>
    <w:rsid w:val="00A83821"/>
    <w:rsid w:val="00A84500"/>
    <w:rsid w:val="00A849C3"/>
    <w:rsid w:val="00A84A46"/>
    <w:rsid w:val="00A852DC"/>
    <w:rsid w:val="00A85EF5"/>
    <w:rsid w:val="00A8682B"/>
    <w:rsid w:val="00A8693E"/>
    <w:rsid w:val="00A95F3B"/>
    <w:rsid w:val="00A97F71"/>
    <w:rsid w:val="00AA115C"/>
    <w:rsid w:val="00AA4033"/>
    <w:rsid w:val="00AB0C1E"/>
    <w:rsid w:val="00AB3FD4"/>
    <w:rsid w:val="00AB43BE"/>
    <w:rsid w:val="00AB5CDC"/>
    <w:rsid w:val="00AB5D7D"/>
    <w:rsid w:val="00AB7AEC"/>
    <w:rsid w:val="00AC05B5"/>
    <w:rsid w:val="00AC1615"/>
    <w:rsid w:val="00AC392C"/>
    <w:rsid w:val="00AC3CAA"/>
    <w:rsid w:val="00AC5608"/>
    <w:rsid w:val="00AC5783"/>
    <w:rsid w:val="00AD14E9"/>
    <w:rsid w:val="00AD3812"/>
    <w:rsid w:val="00AD39FC"/>
    <w:rsid w:val="00AD6340"/>
    <w:rsid w:val="00AD7F73"/>
    <w:rsid w:val="00AE3ED8"/>
    <w:rsid w:val="00AF2B2A"/>
    <w:rsid w:val="00AF5F77"/>
    <w:rsid w:val="00AF6498"/>
    <w:rsid w:val="00B01417"/>
    <w:rsid w:val="00B01735"/>
    <w:rsid w:val="00B02187"/>
    <w:rsid w:val="00B03276"/>
    <w:rsid w:val="00B05816"/>
    <w:rsid w:val="00B05F9B"/>
    <w:rsid w:val="00B11369"/>
    <w:rsid w:val="00B143D4"/>
    <w:rsid w:val="00B21889"/>
    <w:rsid w:val="00B22807"/>
    <w:rsid w:val="00B22CFE"/>
    <w:rsid w:val="00B23418"/>
    <w:rsid w:val="00B255EF"/>
    <w:rsid w:val="00B27473"/>
    <w:rsid w:val="00B300C5"/>
    <w:rsid w:val="00B33E69"/>
    <w:rsid w:val="00B35F9F"/>
    <w:rsid w:val="00B43CC7"/>
    <w:rsid w:val="00B50ABA"/>
    <w:rsid w:val="00B5118B"/>
    <w:rsid w:val="00B57AF9"/>
    <w:rsid w:val="00B640D3"/>
    <w:rsid w:val="00B75E0A"/>
    <w:rsid w:val="00B84B9E"/>
    <w:rsid w:val="00B852FF"/>
    <w:rsid w:val="00B85B19"/>
    <w:rsid w:val="00B85F55"/>
    <w:rsid w:val="00B861CE"/>
    <w:rsid w:val="00B93C00"/>
    <w:rsid w:val="00BA115D"/>
    <w:rsid w:val="00BA23FF"/>
    <w:rsid w:val="00BA7BB2"/>
    <w:rsid w:val="00BB01D5"/>
    <w:rsid w:val="00BB1654"/>
    <w:rsid w:val="00BC0664"/>
    <w:rsid w:val="00BC1958"/>
    <w:rsid w:val="00BC2830"/>
    <w:rsid w:val="00BC47A8"/>
    <w:rsid w:val="00BD28DC"/>
    <w:rsid w:val="00BD4064"/>
    <w:rsid w:val="00BD72C1"/>
    <w:rsid w:val="00BE0B09"/>
    <w:rsid w:val="00BE0E46"/>
    <w:rsid w:val="00BE3219"/>
    <w:rsid w:val="00BF1C9A"/>
    <w:rsid w:val="00BF3EB8"/>
    <w:rsid w:val="00BF3F2C"/>
    <w:rsid w:val="00BF422E"/>
    <w:rsid w:val="00BF6881"/>
    <w:rsid w:val="00BF76DC"/>
    <w:rsid w:val="00C03DD6"/>
    <w:rsid w:val="00C068DB"/>
    <w:rsid w:val="00C07D17"/>
    <w:rsid w:val="00C10EBD"/>
    <w:rsid w:val="00C11A3F"/>
    <w:rsid w:val="00C132DC"/>
    <w:rsid w:val="00C134EA"/>
    <w:rsid w:val="00C15C1F"/>
    <w:rsid w:val="00C1620F"/>
    <w:rsid w:val="00C205B6"/>
    <w:rsid w:val="00C25BA6"/>
    <w:rsid w:val="00C3220D"/>
    <w:rsid w:val="00C33C8B"/>
    <w:rsid w:val="00C34635"/>
    <w:rsid w:val="00C36149"/>
    <w:rsid w:val="00C40060"/>
    <w:rsid w:val="00C448F9"/>
    <w:rsid w:val="00C470D6"/>
    <w:rsid w:val="00C519D0"/>
    <w:rsid w:val="00C57D98"/>
    <w:rsid w:val="00C61E60"/>
    <w:rsid w:val="00C65F62"/>
    <w:rsid w:val="00C6737E"/>
    <w:rsid w:val="00C706A6"/>
    <w:rsid w:val="00C707AB"/>
    <w:rsid w:val="00C738F1"/>
    <w:rsid w:val="00C76E7C"/>
    <w:rsid w:val="00C775D4"/>
    <w:rsid w:val="00C80D55"/>
    <w:rsid w:val="00C82E4C"/>
    <w:rsid w:val="00C967BA"/>
    <w:rsid w:val="00CA1171"/>
    <w:rsid w:val="00CA1D71"/>
    <w:rsid w:val="00CA4137"/>
    <w:rsid w:val="00CA51AC"/>
    <w:rsid w:val="00CB077E"/>
    <w:rsid w:val="00CB0B65"/>
    <w:rsid w:val="00CB1697"/>
    <w:rsid w:val="00CB5126"/>
    <w:rsid w:val="00CB60DF"/>
    <w:rsid w:val="00CB738A"/>
    <w:rsid w:val="00CB7C19"/>
    <w:rsid w:val="00CC0443"/>
    <w:rsid w:val="00CC37FC"/>
    <w:rsid w:val="00CC7276"/>
    <w:rsid w:val="00CD3666"/>
    <w:rsid w:val="00CE0FF4"/>
    <w:rsid w:val="00CF01B2"/>
    <w:rsid w:val="00CF0274"/>
    <w:rsid w:val="00CF02A9"/>
    <w:rsid w:val="00CF48DF"/>
    <w:rsid w:val="00CF52D4"/>
    <w:rsid w:val="00CF5C70"/>
    <w:rsid w:val="00D0632E"/>
    <w:rsid w:val="00D066A5"/>
    <w:rsid w:val="00D138BF"/>
    <w:rsid w:val="00D14112"/>
    <w:rsid w:val="00D14157"/>
    <w:rsid w:val="00D21F5E"/>
    <w:rsid w:val="00D24D1A"/>
    <w:rsid w:val="00D26DD5"/>
    <w:rsid w:val="00D30436"/>
    <w:rsid w:val="00D32594"/>
    <w:rsid w:val="00D37A67"/>
    <w:rsid w:val="00D42C85"/>
    <w:rsid w:val="00D443CB"/>
    <w:rsid w:val="00D52076"/>
    <w:rsid w:val="00D52BDB"/>
    <w:rsid w:val="00D52D42"/>
    <w:rsid w:val="00D5317E"/>
    <w:rsid w:val="00D549AE"/>
    <w:rsid w:val="00D55B47"/>
    <w:rsid w:val="00D615CF"/>
    <w:rsid w:val="00D6210E"/>
    <w:rsid w:val="00D6297A"/>
    <w:rsid w:val="00D630C2"/>
    <w:rsid w:val="00D719F5"/>
    <w:rsid w:val="00D74515"/>
    <w:rsid w:val="00D7465A"/>
    <w:rsid w:val="00D74FC4"/>
    <w:rsid w:val="00D75381"/>
    <w:rsid w:val="00D763AE"/>
    <w:rsid w:val="00D8008F"/>
    <w:rsid w:val="00D842A2"/>
    <w:rsid w:val="00D84A70"/>
    <w:rsid w:val="00D8592A"/>
    <w:rsid w:val="00D85AE5"/>
    <w:rsid w:val="00D8685D"/>
    <w:rsid w:val="00D90D96"/>
    <w:rsid w:val="00D92B04"/>
    <w:rsid w:val="00D93BE4"/>
    <w:rsid w:val="00D93DD0"/>
    <w:rsid w:val="00D944E0"/>
    <w:rsid w:val="00D951D1"/>
    <w:rsid w:val="00D966A0"/>
    <w:rsid w:val="00D97D29"/>
    <w:rsid w:val="00DA1010"/>
    <w:rsid w:val="00DA535C"/>
    <w:rsid w:val="00DB2431"/>
    <w:rsid w:val="00DB3810"/>
    <w:rsid w:val="00DB475F"/>
    <w:rsid w:val="00DB4A3E"/>
    <w:rsid w:val="00DB4BD5"/>
    <w:rsid w:val="00DC5565"/>
    <w:rsid w:val="00DD444A"/>
    <w:rsid w:val="00DD4630"/>
    <w:rsid w:val="00DD496C"/>
    <w:rsid w:val="00DD54F5"/>
    <w:rsid w:val="00DD7D37"/>
    <w:rsid w:val="00DE0021"/>
    <w:rsid w:val="00DE01DB"/>
    <w:rsid w:val="00DE2DCF"/>
    <w:rsid w:val="00DE3890"/>
    <w:rsid w:val="00DE7C25"/>
    <w:rsid w:val="00DE7CCB"/>
    <w:rsid w:val="00DF0866"/>
    <w:rsid w:val="00DF1638"/>
    <w:rsid w:val="00DF7526"/>
    <w:rsid w:val="00E0195E"/>
    <w:rsid w:val="00E05E53"/>
    <w:rsid w:val="00E067F3"/>
    <w:rsid w:val="00E071E3"/>
    <w:rsid w:val="00E12028"/>
    <w:rsid w:val="00E14391"/>
    <w:rsid w:val="00E16166"/>
    <w:rsid w:val="00E161E1"/>
    <w:rsid w:val="00E3236B"/>
    <w:rsid w:val="00E35238"/>
    <w:rsid w:val="00E3659C"/>
    <w:rsid w:val="00E366BA"/>
    <w:rsid w:val="00E36B92"/>
    <w:rsid w:val="00E40C17"/>
    <w:rsid w:val="00E44113"/>
    <w:rsid w:val="00E46643"/>
    <w:rsid w:val="00E51355"/>
    <w:rsid w:val="00E52994"/>
    <w:rsid w:val="00E53542"/>
    <w:rsid w:val="00E537FE"/>
    <w:rsid w:val="00E55DD7"/>
    <w:rsid w:val="00E6325A"/>
    <w:rsid w:val="00E64E44"/>
    <w:rsid w:val="00E65EE6"/>
    <w:rsid w:val="00E66DE6"/>
    <w:rsid w:val="00E67700"/>
    <w:rsid w:val="00E70223"/>
    <w:rsid w:val="00E80821"/>
    <w:rsid w:val="00E80C44"/>
    <w:rsid w:val="00E81321"/>
    <w:rsid w:val="00E8190F"/>
    <w:rsid w:val="00E96AA7"/>
    <w:rsid w:val="00E971AD"/>
    <w:rsid w:val="00EA0972"/>
    <w:rsid w:val="00EA0BA7"/>
    <w:rsid w:val="00EA0F0A"/>
    <w:rsid w:val="00EA2AF9"/>
    <w:rsid w:val="00EA3B18"/>
    <w:rsid w:val="00EA3F08"/>
    <w:rsid w:val="00EA4314"/>
    <w:rsid w:val="00EA571F"/>
    <w:rsid w:val="00EA68BF"/>
    <w:rsid w:val="00EB2A69"/>
    <w:rsid w:val="00EB4588"/>
    <w:rsid w:val="00EB607C"/>
    <w:rsid w:val="00EB6E4F"/>
    <w:rsid w:val="00EC10E4"/>
    <w:rsid w:val="00EC2FBF"/>
    <w:rsid w:val="00EC5293"/>
    <w:rsid w:val="00EC545E"/>
    <w:rsid w:val="00ED1C58"/>
    <w:rsid w:val="00ED27AC"/>
    <w:rsid w:val="00ED333C"/>
    <w:rsid w:val="00ED4D5D"/>
    <w:rsid w:val="00ED5385"/>
    <w:rsid w:val="00ED6A5C"/>
    <w:rsid w:val="00ED6F03"/>
    <w:rsid w:val="00EE2603"/>
    <w:rsid w:val="00EE294B"/>
    <w:rsid w:val="00EE35D6"/>
    <w:rsid w:val="00EE4053"/>
    <w:rsid w:val="00EE4205"/>
    <w:rsid w:val="00EE59BC"/>
    <w:rsid w:val="00EE6E35"/>
    <w:rsid w:val="00EE7CC9"/>
    <w:rsid w:val="00EF1458"/>
    <w:rsid w:val="00EF1A7C"/>
    <w:rsid w:val="00EF3136"/>
    <w:rsid w:val="00EF3571"/>
    <w:rsid w:val="00EF4E0C"/>
    <w:rsid w:val="00EF56D7"/>
    <w:rsid w:val="00EF587B"/>
    <w:rsid w:val="00EF5C13"/>
    <w:rsid w:val="00F01024"/>
    <w:rsid w:val="00F05D2F"/>
    <w:rsid w:val="00F07DF1"/>
    <w:rsid w:val="00F10CAD"/>
    <w:rsid w:val="00F129E1"/>
    <w:rsid w:val="00F153A6"/>
    <w:rsid w:val="00F17B62"/>
    <w:rsid w:val="00F219B9"/>
    <w:rsid w:val="00F22041"/>
    <w:rsid w:val="00F23110"/>
    <w:rsid w:val="00F27D44"/>
    <w:rsid w:val="00F34927"/>
    <w:rsid w:val="00F40598"/>
    <w:rsid w:val="00F43029"/>
    <w:rsid w:val="00F50550"/>
    <w:rsid w:val="00F50655"/>
    <w:rsid w:val="00F54824"/>
    <w:rsid w:val="00F5616A"/>
    <w:rsid w:val="00F56470"/>
    <w:rsid w:val="00F57F2D"/>
    <w:rsid w:val="00F60563"/>
    <w:rsid w:val="00F60652"/>
    <w:rsid w:val="00F6270A"/>
    <w:rsid w:val="00F64407"/>
    <w:rsid w:val="00F66F58"/>
    <w:rsid w:val="00F7150C"/>
    <w:rsid w:val="00F72DD5"/>
    <w:rsid w:val="00F737C8"/>
    <w:rsid w:val="00F73825"/>
    <w:rsid w:val="00F74F63"/>
    <w:rsid w:val="00F81097"/>
    <w:rsid w:val="00F8139A"/>
    <w:rsid w:val="00F83E7D"/>
    <w:rsid w:val="00F83F46"/>
    <w:rsid w:val="00F85F42"/>
    <w:rsid w:val="00F86B4F"/>
    <w:rsid w:val="00F90ABE"/>
    <w:rsid w:val="00F91285"/>
    <w:rsid w:val="00F9703C"/>
    <w:rsid w:val="00F976CB"/>
    <w:rsid w:val="00FB03BB"/>
    <w:rsid w:val="00FB1E11"/>
    <w:rsid w:val="00FB22CF"/>
    <w:rsid w:val="00FB4AED"/>
    <w:rsid w:val="00FB5FAB"/>
    <w:rsid w:val="00FC0D20"/>
    <w:rsid w:val="00FD1A0F"/>
    <w:rsid w:val="00FD1A49"/>
    <w:rsid w:val="00FD56EE"/>
    <w:rsid w:val="00FD5A21"/>
    <w:rsid w:val="00FD6D1F"/>
    <w:rsid w:val="00FE16A8"/>
    <w:rsid w:val="00FE3BEB"/>
    <w:rsid w:val="00FE7541"/>
    <w:rsid w:val="00FE79E0"/>
    <w:rsid w:val="00FF041B"/>
    <w:rsid w:val="00FF0FBF"/>
    <w:rsid w:val="00FF3B1E"/>
    <w:rsid w:val="00F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metricconverter"/>
  <w:smartTagType w:namespaceuri="urn:schemas-microsoft-com:office:smarttags" w:name="PersonName"/>
  <w:shapeDefaults>
    <o:shapedefaults v:ext="edit" spidmax="2179"/>
    <o:shapelayout v:ext="edit">
      <o:idmap v:ext="edit" data="2"/>
    </o:shapelayout>
  </w:shapeDefaults>
  <w:decimalSymbol w:val=","/>
  <w:listSeparator w:val=";"/>
  <w14:docId w14:val="0D77D915"/>
  <w15:docId w15:val="{BD21A70E-E326-406A-B36D-067DB323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C1F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6737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6737E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F66F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64407"/>
  </w:style>
  <w:style w:type="paragraph" w:styleId="TDC1">
    <w:name w:val="toc 1"/>
    <w:basedOn w:val="Normal"/>
    <w:next w:val="Normal"/>
    <w:autoRedefine/>
    <w:uiPriority w:val="39"/>
    <w:rsid w:val="000F093D"/>
    <w:pPr>
      <w:numPr>
        <w:numId w:val="5"/>
      </w:numPr>
      <w:tabs>
        <w:tab w:val="right" w:leader="dot" w:pos="9356"/>
      </w:tabs>
      <w:spacing w:before="60"/>
    </w:pPr>
    <w:rPr>
      <w:rFonts w:ascii="Arial" w:hAnsi="Arial"/>
    </w:rPr>
  </w:style>
  <w:style w:type="character" w:styleId="Hipervnculo">
    <w:name w:val="Hyperlink"/>
    <w:basedOn w:val="Fuentedeprrafopredeter"/>
    <w:uiPriority w:val="99"/>
    <w:rsid w:val="00542C14"/>
    <w:rPr>
      <w:color w:val="0000FF"/>
      <w:u w:val="single"/>
    </w:rPr>
  </w:style>
  <w:style w:type="numbering" w:customStyle="1" w:styleId="Listaactual1">
    <w:name w:val="Lista actual1"/>
    <w:rsid w:val="00B93C00"/>
    <w:pPr>
      <w:numPr>
        <w:numId w:val="4"/>
      </w:numPr>
    </w:pPr>
  </w:style>
  <w:style w:type="numbering" w:customStyle="1" w:styleId="Listaactual2">
    <w:name w:val="Lista actual2"/>
    <w:rsid w:val="004A072B"/>
    <w:pPr>
      <w:numPr>
        <w:numId w:val="6"/>
      </w:numPr>
    </w:pPr>
  </w:style>
  <w:style w:type="paragraph" w:styleId="TDC2">
    <w:name w:val="toc 2"/>
    <w:basedOn w:val="Normal"/>
    <w:next w:val="Normal"/>
    <w:autoRedefine/>
    <w:uiPriority w:val="39"/>
    <w:rsid w:val="003D36A5"/>
    <w:pPr>
      <w:tabs>
        <w:tab w:val="right" w:pos="11340"/>
      </w:tabs>
      <w:ind w:left="964"/>
    </w:pPr>
    <w:rPr>
      <w:rFonts w:ascii="Arial" w:hAnsi="Arial"/>
      <w:i/>
      <w:color w:val="3366FF"/>
      <w:sz w:val="18"/>
    </w:rPr>
  </w:style>
  <w:style w:type="character" w:customStyle="1" w:styleId="EncabezadoCar">
    <w:name w:val="Encabezado Car"/>
    <w:basedOn w:val="Fuentedeprrafopredeter"/>
    <w:link w:val="Encabezado"/>
    <w:locked/>
    <w:rsid w:val="00DE3890"/>
    <w:rPr>
      <w:rFonts w:ascii="Tahoma" w:hAnsi="Tahoma"/>
      <w:snapToGrid w:val="0"/>
      <w:lang w:val="ca-ES" w:eastAsia="es-ES"/>
    </w:rPr>
  </w:style>
  <w:style w:type="paragraph" w:styleId="Textodeglobo">
    <w:name w:val="Balloon Text"/>
    <w:basedOn w:val="Normal"/>
    <w:link w:val="TextodegloboCar"/>
    <w:rsid w:val="009D7940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D7940"/>
    <w:rPr>
      <w:rFonts w:ascii="Tahoma" w:hAnsi="Tahoma" w:cs="Tahoma"/>
      <w:snapToGrid w:val="0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D6297A"/>
    <w:pPr>
      <w:ind w:left="720"/>
      <w:contextualSpacing/>
    </w:pPr>
  </w:style>
  <w:style w:type="paragraph" w:styleId="TDC3">
    <w:name w:val="toc 3"/>
    <w:basedOn w:val="Normal"/>
    <w:next w:val="Normal"/>
    <w:autoRedefine/>
    <w:uiPriority w:val="39"/>
    <w:unhideWhenUsed/>
    <w:rsid w:val="000E0519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snapToGrid/>
      <w:sz w:val="22"/>
      <w:szCs w:val="22"/>
      <w:lang w:val="es-ES"/>
    </w:rPr>
  </w:style>
  <w:style w:type="paragraph" w:styleId="TDC4">
    <w:name w:val="toc 4"/>
    <w:basedOn w:val="Normal"/>
    <w:next w:val="Normal"/>
    <w:autoRedefine/>
    <w:uiPriority w:val="39"/>
    <w:unhideWhenUsed/>
    <w:rsid w:val="000E0519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napToGrid/>
      <w:sz w:val="22"/>
      <w:szCs w:val="22"/>
      <w:lang w:val="es-ES"/>
    </w:rPr>
  </w:style>
  <w:style w:type="paragraph" w:styleId="TDC5">
    <w:name w:val="toc 5"/>
    <w:basedOn w:val="Normal"/>
    <w:next w:val="Normal"/>
    <w:autoRedefine/>
    <w:uiPriority w:val="39"/>
    <w:unhideWhenUsed/>
    <w:rsid w:val="000E0519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napToGrid/>
      <w:sz w:val="22"/>
      <w:szCs w:val="22"/>
      <w:lang w:val="es-ES"/>
    </w:rPr>
  </w:style>
  <w:style w:type="paragraph" w:styleId="TDC6">
    <w:name w:val="toc 6"/>
    <w:basedOn w:val="Normal"/>
    <w:next w:val="Normal"/>
    <w:autoRedefine/>
    <w:uiPriority w:val="39"/>
    <w:unhideWhenUsed/>
    <w:rsid w:val="000E0519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napToGrid/>
      <w:sz w:val="22"/>
      <w:szCs w:val="22"/>
      <w:lang w:val="es-ES"/>
    </w:rPr>
  </w:style>
  <w:style w:type="paragraph" w:styleId="TDC7">
    <w:name w:val="toc 7"/>
    <w:basedOn w:val="Normal"/>
    <w:next w:val="Normal"/>
    <w:autoRedefine/>
    <w:uiPriority w:val="39"/>
    <w:unhideWhenUsed/>
    <w:rsid w:val="000E0519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napToGrid/>
      <w:sz w:val="22"/>
      <w:szCs w:val="22"/>
      <w:lang w:val="es-ES"/>
    </w:rPr>
  </w:style>
  <w:style w:type="paragraph" w:styleId="TDC8">
    <w:name w:val="toc 8"/>
    <w:basedOn w:val="Normal"/>
    <w:next w:val="Normal"/>
    <w:autoRedefine/>
    <w:uiPriority w:val="39"/>
    <w:unhideWhenUsed/>
    <w:rsid w:val="000E0519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napToGrid/>
      <w:sz w:val="22"/>
      <w:szCs w:val="22"/>
      <w:lang w:val="es-ES"/>
    </w:rPr>
  </w:style>
  <w:style w:type="paragraph" w:styleId="TDC9">
    <w:name w:val="toc 9"/>
    <w:basedOn w:val="Normal"/>
    <w:next w:val="Normal"/>
    <w:autoRedefine/>
    <w:uiPriority w:val="39"/>
    <w:unhideWhenUsed/>
    <w:rsid w:val="000E0519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napToGrid/>
      <w:sz w:val="22"/>
      <w:szCs w:val="22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0E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9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coll\Datos%20de%20programa\Microsoft\Plantillas\2n%20Full%20-%20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E4D772D1-D36B-41B6-9E0C-C28C246F6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81E63E-7EC2-4B6E-807E-DB95D4ABA87C}"/>
</file>

<file path=customXml/itemProps3.xml><?xml version="1.0" encoding="utf-8"?>
<ds:datastoreItem xmlns:ds="http://schemas.openxmlformats.org/officeDocument/2006/customXml" ds:itemID="{72FB67BE-DB75-4562-94F0-3834AD946027}"/>
</file>

<file path=customXml/itemProps4.xml><?xml version="1.0" encoding="utf-8"?>
<ds:datastoreItem xmlns:ds="http://schemas.openxmlformats.org/officeDocument/2006/customXml" ds:itemID="{01B9198A-0DA4-401A-8FB6-4881C0337AA6}"/>
</file>

<file path=docProps/app.xml><?xml version="1.0" encoding="utf-8"?>
<Properties xmlns="http://schemas.openxmlformats.org/officeDocument/2006/extended-properties" xmlns:vt="http://schemas.openxmlformats.org/officeDocument/2006/docPropsVTypes">
  <Template>2n Full - N.dot</Template>
  <TotalTime>546</TotalTime>
  <Pages>58</Pages>
  <Words>9366</Words>
  <Characters>51514</Characters>
  <Application>Microsoft Office Word</Application>
  <DocSecurity>0</DocSecurity>
  <Lines>429</Lines>
  <Paragraphs>121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Especificacions C - Alta tensió</vt:lpstr>
      <vt:lpstr>Especificacions C - Alta tensió</vt:lpstr>
    </vt:vector>
  </TitlesOfParts>
  <Company>Consorci d'Aigües de Tarragona</Company>
  <LinksUpToDate>false</LinksUpToDate>
  <CharactersWithSpaces>60759</CharactersWithSpaces>
  <SharedDoc>false</SharedDoc>
  <HLinks>
    <vt:vector size="426" baseType="variant">
      <vt:variant>
        <vt:i4>1638452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_Toc356467787</vt:lpwstr>
      </vt:variant>
      <vt:variant>
        <vt:i4>1638452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_Toc356467786</vt:lpwstr>
      </vt:variant>
      <vt:variant>
        <vt:i4>1638452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_Toc356467785</vt:lpwstr>
      </vt:variant>
      <vt:variant>
        <vt:i4>1638452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_Toc356467784</vt:lpwstr>
      </vt:variant>
      <vt:variant>
        <vt:i4>1638452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_Toc356467783</vt:lpwstr>
      </vt:variant>
      <vt:variant>
        <vt:i4>1638452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_Toc356467782</vt:lpwstr>
      </vt:variant>
      <vt:variant>
        <vt:i4>1638452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_Toc356467781</vt:lpwstr>
      </vt:variant>
      <vt:variant>
        <vt:i4>1638452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_Toc356467780</vt:lpwstr>
      </vt:variant>
      <vt:variant>
        <vt:i4>1441844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_Toc356467779</vt:lpwstr>
      </vt:variant>
      <vt:variant>
        <vt:i4>1441844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_Toc356467778</vt:lpwstr>
      </vt:variant>
      <vt:variant>
        <vt:i4>1441844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_Toc356467777</vt:lpwstr>
      </vt:variant>
      <vt:variant>
        <vt:i4>1441844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_Toc356467776</vt:lpwstr>
      </vt:variant>
      <vt:variant>
        <vt:i4>1441844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_Toc356467775</vt:lpwstr>
      </vt:variant>
      <vt:variant>
        <vt:i4>1441844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_Toc356467774</vt:lpwstr>
      </vt:variant>
      <vt:variant>
        <vt:i4>1441844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_Toc356467773</vt:lpwstr>
      </vt:variant>
      <vt:variant>
        <vt:i4>1441844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_Toc356467772</vt:lpwstr>
      </vt:variant>
      <vt:variant>
        <vt:i4>1441844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_Toc356467771</vt:lpwstr>
      </vt:variant>
      <vt:variant>
        <vt:i4>1441844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_Toc356467770</vt:lpwstr>
      </vt:variant>
      <vt:variant>
        <vt:i4>1507380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_Toc356467769</vt:lpwstr>
      </vt:variant>
      <vt:variant>
        <vt:i4>1507380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_Toc356467768</vt:lpwstr>
      </vt:variant>
      <vt:variant>
        <vt:i4>1507380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_Toc356467767</vt:lpwstr>
      </vt:variant>
      <vt:variant>
        <vt:i4>1507380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_Toc356467766</vt:lpwstr>
      </vt:variant>
      <vt:variant>
        <vt:i4>1507380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_Toc356467765</vt:lpwstr>
      </vt:variant>
      <vt:variant>
        <vt:i4>1507380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_Toc356467764</vt:lpwstr>
      </vt:variant>
      <vt:variant>
        <vt:i4>1507380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_Toc356467763</vt:lpwstr>
      </vt:variant>
      <vt:variant>
        <vt:i4>1507380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_Toc356467762</vt:lpwstr>
      </vt:variant>
      <vt:variant>
        <vt:i4>1507380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_Toc356467761</vt:lpwstr>
      </vt:variant>
      <vt:variant>
        <vt:i4>1507380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_Toc356467760</vt:lpwstr>
      </vt:variant>
      <vt:variant>
        <vt:i4>1310772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_Toc356467759</vt:lpwstr>
      </vt:variant>
      <vt:variant>
        <vt:i4>1310772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_Toc356467758</vt:lpwstr>
      </vt:variant>
      <vt:variant>
        <vt:i4>1310772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_Toc356467757</vt:lpwstr>
      </vt:variant>
      <vt:variant>
        <vt:i4>1310772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_Toc356467756</vt:lpwstr>
      </vt:variant>
      <vt:variant>
        <vt:i4>1310772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_Toc356467755</vt:lpwstr>
      </vt:variant>
      <vt:variant>
        <vt:i4>1310772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_Toc356467754</vt:lpwstr>
      </vt:variant>
      <vt:variant>
        <vt:i4>1310772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_Toc356467753</vt:lpwstr>
      </vt:variant>
      <vt:variant>
        <vt:i4>1310772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_Toc356467752</vt:lpwstr>
      </vt:variant>
      <vt:variant>
        <vt:i4>1310772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_Toc356467751</vt:lpwstr>
      </vt:variant>
      <vt:variant>
        <vt:i4>1310772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_Toc356467750</vt:lpwstr>
      </vt:variant>
      <vt:variant>
        <vt:i4>1376308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_Toc356467749</vt:lpwstr>
      </vt:variant>
      <vt:variant>
        <vt:i4>1376308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_Toc356467748</vt:lpwstr>
      </vt:variant>
      <vt:variant>
        <vt:i4>1376308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_Toc356467747</vt:lpwstr>
      </vt:variant>
      <vt:variant>
        <vt:i4>1376308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_Toc356467746</vt:lpwstr>
      </vt:variant>
      <vt:variant>
        <vt:i4>1376308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_Toc356467745</vt:lpwstr>
      </vt:variant>
      <vt:variant>
        <vt:i4>1376308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_Toc356467744</vt:lpwstr>
      </vt:variant>
      <vt:variant>
        <vt:i4>1376308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_Toc356467743</vt:lpwstr>
      </vt:variant>
      <vt:variant>
        <vt:i4>1376308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_Toc356467742</vt:lpwstr>
      </vt:variant>
      <vt:variant>
        <vt:i4>1376308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_Toc356467741</vt:lpwstr>
      </vt:variant>
      <vt:variant>
        <vt:i4>1376308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_Toc356467740</vt:lpwstr>
      </vt:variant>
      <vt:variant>
        <vt:i4>1179700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_Toc356467739</vt:lpwstr>
      </vt:variant>
      <vt:variant>
        <vt:i4>1179700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_Toc356467738</vt:lpwstr>
      </vt:variant>
      <vt:variant>
        <vt:i4>1179700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_Toc356467737</vt:lpwstr>
      </vt:variant>
      <vt:variant>
        <vt:i4>1179700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_Toc356467736</vt:lpwstr>
      </vt:variant>
      <vt:variant>
        <vt:i4>1179700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_Toc356467735</vt:lpwstr>
      </vt:variant>
      <vt:variant>
        <vt:i4>1179700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_Toc356467734</vt:lpwstr>
      </vt:variant>
      <vt:variant>
        <vt:i4>1179700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_Toc356467733</vt:lpwstr>
      </vt:variant>
      <vt:variant>
        <vt:i4>1179700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_Toc356467732</vt:lpwstr>
      </vt:variant>
      <vt:variant>
        <vt:i4>1179700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_Toc356467731</vt:lpwstr>
      </vt:variant>
      <vt:variant>
        <vt:i4>1179700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_Toc356467730</vt:lpwstr>
      </vt:variant>
      <vt:variant>
        <vt:i4>1245236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_Toc356467729</vt:lpwstr>
      </vt:variant>
      <vt:variant>
        <vt:i4>1245236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_Toc356467728</vt:lpwstr>
      </vt:variant>
      <vt:variant>
        <vt:i4>1245236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_Toc356467727</vt:lpwstr>
      </vt:variant>
      <vt:variant>
        <vt:i4>1245236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_Toc356467726</vt:lpwstr>
      </vt:variant>
      <vt:variant>
        <vt:i4>1245236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_Toc356467725</vt:lpwstr>
      </vt:variant>
      <vt:variant>
        <vt:i4>1245236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_Toc356467724</vt:lpwstr>
      </vt:variant>
      <vt:variant>
        <vt:i4>1245236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_Toc356467723</vt:lpwstr>
      </vt:variant>
      <vt:variant>
        <vt:i4>1245236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_Toc356467722</vt:lpwstr>
      </vt:variant>
      <vt:variant>
        <vt:i4>1245236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_Toc356467721</vt:lpwstr>
      </vt:variant>
      <vt:variant>
        <vt:i4>1245236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_Toc356467720</vt:lpwstr>
      </vt:variant>
      <vt:variant>
        <vt:i4>1048628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_Toc356467719</vt:lpwstr>
      </vt:variant>
      <vt:variant>
        <vt:i4>1048628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_Toc356467718</vt:lpwstr>
      </vt:variant>
      <vt:variant>
        <vt:i4>1048628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_Toc356467717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Especificacions C - Alta tensió</dc:title>
  <dc:creator>Begoña Coll Domingo</dc:creator>
  <cp:lastModifiedBy>Begoña Coll Domingo</cp:lastModifiedBy>
  <cp:revision>173</cp:revision>
  <cp:lastPrinted>2020-01-28T15:46:00Z</cp:lastPrinted>
  <dcterms:created xsi:type="dcterms:W3CDTF">2014-04-29T06:30:00Z</dcterms:created>
  <dcterms:modified xsi:type="dcterms:W3CDTF">2024-03-25T11:25:00Z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03402-3c38-494b-8da3-1b09da23d161_Enabled">
    <vt:lpwstr>true</vt:lpwstr>
  </property>
  <property fmtid="{D5CDD505-2E9C-101B-9397-08002B2CF9AE}" pid="3" name="MSIP_Label_2c703402-3c38-494b-8da3-1b09da23d161_SetDate">
    <vt:lpwstr>2023-07-27T06:36:13Z</vt:lpwstr>
  </property>
  <property fmtid="{D5CDD505-2E9C-101B-9397-08002B2CF9AE}" pid="4" name="MSIP_Label_2c703402-3c38-494b-8da3-1b09da23d161_Method">
    <vt:lpwstr>Standard</vt:lpwstr>
  </property>
  <property fmtid="{D5CDD505-2E9C-101B-9397-08002B2CF9AE}" pid="5" name="MSIP_Label_2c703402-3c38-494b-8da3-1b09da23d161_Name">
    <vt:lpwstr>Ús intern</vt:lpwstr>
  </property>
  <property fmtid="{D5CDD505-2E9C-101B-9397-08002B2CF9AE}" pid="6" name="MSIP_Label_2c703402-3c38-494b-8da3-1b09da23d161_SiteId">
    <vt:lpwstr>a1ac7fe6-1562-495e-b589-12ebe7bd37f4</vt:lpwstr>
  </property>
  <property fmtid="{D5CDD505-2E9C-101B-9397-08002B2CF9AE}" pid="7" name="MSIP_Label_2c703402-3c38-494b-8da3-1b09da23d161_ActionId">
    <vt:lpwstr>a6e15ba7-92e6-4af2-bf7f-735fb6d1a1b6</vt:lpwstr>
  </property>
  <property fmtid="{D5CDD505-2E9C-101B-9397-08002B2CF9AE}" pid="8" name="MSIP_Label_2c703402-3c38-494b-8da3-1b09da23d161_ContentBits">
    <vt:lpwstr>0</vt:lpwstr>
  </property>
  <property fmtid="{D5CDD505-2E9C-101B-9397-08002B2CF9AE}" pid="9" name="ContentTypeId">
    <vt:lpwstr>0x0101001F252B24958FC3478BEA7CFE41CB72A3</vt:lpwstr>
  </property>
  <property fmtid="{D5CDD505-2E9C-101B-9397-08002B2CF9AE}" pid="10" name="MediaServiceImageTags">
    <vt:lpwstr/>
  </property>
</Properties>
</file>